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7A3314" w14:textId="77777777" w:rsidR="00C573C6" w:rsidRDefault="006B5E48" w:rsidP="00E21C61">
      <w:pPr>
        <w:pStyle w:val="DocumentCoverDate"/>
      </w:pPr>
    </w:p>
    <w:p w14:paraId="6E0663B3" w14:textId="77777777" w:rsidR="00C573C6" w:rsidRDefault="006B5E48" w:rsidP="00E21C61">
      <w:pPr>
        <w:pStyle w:val="DocumentCoverDate"/>
      </w:pPr>
    </w:p>
    <w:p w14:paraId="062BB747" w14:textId="77777777" w:rsidR="009225C4" w:rsidRDefault="006B5E48" w:rsidP="009F758E"/>
    <w:p w14:paraId="5622CBF9" w14:textId="77777777" w:rsidR="00B85A4B" w:rsidRPr="00B85A4B" w:rsidRDefault="006B5E48" w:rsidP="00B85A4B">
      <w:pPr>
        <w:tabs>
          <w:tab w:val="left" w:pos="1929"/>
        </w:tabs>
        <w:sectPr w:rsidR="00B85A4B" w:rsidRPr="00B85A4B" w:rsidSect="005E5275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382" w:right="1133" w:bottom="567" w:left="1134" w:header="426" w:footer="233" w:gutter="0"/>
          <w:cols w:space="708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6E2EE2" wp14:editId="0F094854">
                <wp:simplePos x="0" y="0"/>
                <wp:positionH relativeFrom="margin">
                  <wp:posOffset>51435</wp:posOffset>
                </wp:positionH>
                <wp:positionV relativeFrom="paragraph">
                  <wp:posOffset>255270</wp:posOffset>
                </wp:positionV>
                <wp:extent cx="6139815" cy="4991100"/>
                <wp:effectExtent l="0" t="0" r="0" b="0"/>
                <wp:wrapSquare wrapText="bothSides"/>
                <wp:docPr id="9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815" cy="499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14B7A3C" w14:textId="77777777" w:rsidR="002F10F5" w:rsidRDefault="006B5E48" w:rsidP="00E21C61">
                            <w:pPr>
                              <w:pStyle w:val="DocumentCoverTitle"/>
                            </w:pPr>
                            <w:r w:rsidRPr="001B4BE7">
                              <w:rPr>
                                <w:sz w:val="48"/>
                                <w:szCs w:val="14"/>
                              </w:rPr>
                              <w:t xml:space="preserve">Document ID: </w:t>
                            </w:r>
                            <w:r w:rsidRPr="001B4BE7">
                              <w:rPr>
                                <w:sz w:val="48"/>
                                <w:szCs w:val="14"/>
                              </w:rPr>
                              <w:fldChar w:fldCharType="begin"/>
                            </w:r>
                            <w:r w:rsidRPr="001B4BE7">
                              <w:rPr>
                                <w:sz w:val="48"/>
                                <w:szCs w:val="14"/>
                              </w:rPr>
                              <w:instrText xml:space="preserve"> DOCVARIABLE QPulse_DocNumber \* MERGEFORMAT </w:instrText>
                            </w:r>
                            <w:r w:rsidRPr="001B4BE7">
                              <w:rPr>
                                <w:sz w:val="48"/>
                                <w:szCs w:val="14"/>
                              </w:rPr>
                              <w:fldChar w:fldCharType="separate"/>
                            </w:r>
                            <w:r>
                              <w:rPr>
                                <w:sz w:val="48"/>
                                <w:szCs w:val="14"/>
                              </w:rPr>
                              <w:t>190</w:t>
                            </w:r>
                            <w:r w:rsidRPr="001B4BE7">
                              <w:rPr>
                                <w:sz w:val="48"/>
                                <w:szCs w:val="14"/>
                              </w:rPr>
                              <w:fldChar w:fldCharType="end"/>
                            </w:r>
                            <w:r>
                              <w:br/>
                            </w:r>
                          </w:p>
                          <w:p w14:paraId="479D006D" w14:textId="77777777" w:rsidR="002F10F5" w:rsidRPr="00EC39E6" w:rsidRDefault="006B5E48" w:rsidP="00E21C61">
                            <w:pPr>
                              <w:pStyle w:val="DocumentCoverTitle"/>
                            </w:pPr>
                            <w:r>
                              <w:t>CPI GMP Operations Supplier Questionnaire</w:t>
                            </w:r>
                            <w:r>
                              <w:br/>
                            </w:r>
                          </w:p>
                          <w:p w14:paraId="6D262B04" w14:textId="77777777" w:rsidR="002F10F5" w:rsidRDefault="006B5E48" w:rsidP="00AF1AF0">
                            <w:pPr>
                              <w:pStyle w:val="Ref-Lvl1"/>
                              <w:numPr>
                                <w:ilvl w:val="0"/>
                                <w:numId w:val="0"/>
                              </w:numPr>
                            </w:pPr>
                          </w:p>
                          <w:p w14:paraId="6C4D2074" w14:textId="77777777" w:rsidR="002F10F5" w:rsidRPr="00496811" w:rsidRDefault="006B5E48" w:rsidP="004261FC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  <w:r w:rsidRPr="00496811">
                              <w:rPr>
                                <w:sz w:val="20"/>
                                <w:szCs w:val="18"/>
                              </w:rPr>
                              <w:t>The purpose of this questionnaire is to evaluate the named company as an approved supplier to CPI GMP operations.</w:t>
                            </w:r>
                          </w:p>
                          <w:p w14:paraId="65E2E079" w14:textId="77777777" w:rsidR="002F10F5" w:rsidRPr="00496811" w:rsidRDefault="006B5E48" w:rsidP="004261FC">
                            <w:pPr>
                              <w:rPr>
                                <w:sz w:val="20"/>
                                <w:szCs w:val="18"/>
                              </w:rPr>
                            </w:pPr>
                            <w:r w:rsidRPr="00496811">
                              <w:rPr>
                                <w:sz w:val="20"/>
                                <w:szCs w:val="18"/>
                              </w:rPr>
                              <w:t xml:space="preserve">All information provided in this </w:t>
                            </w:r>
                            <w:r w:rsidRPr="00496811">
                              <w:rPr>
                                <w:sz w:val="20"/>
                                <w:szCs w:val="18"/>
                              </w:rPr>
                              <w:t>questionnaire will be treated in the strictest of confidence within the terms specified within the Confidentiality agreement between CPI and the named company.</w:t>
                            </w:r>
                          </w:p>
                          <w:p w14:paraId="4BCA762C" w14:textId="77777777" w:rsidR="002F10F5" w:rsidRPr="00EC39E6" w:rsidRDefault="006B5E48" w:rsidP="0051096C">
                            <w:pPr>
                              <w:pStyle w:val="DocumentCoverDate"/>
                            </w:pPr>
                          </w:p>
                        </w:txbxContent>
                      </wps:txbx>
                      <wps:bodyPr rot="0" vert="horz" wrap="square" lIns="0" tIns="45720" rIns="91440" bIns="45720" anchor="t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6E2EE2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4.05pt;margin-top:20.1pt;width:483.45pt;height:393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" filled="f" stroked="f">
                <v:textbox inset="0">
                  <w:txbxContent>
                    <w:p w14:paraId="014B7A3C" w14:textId="77777777" w:rsidR="002F10F5" w:rsidRDefault="006B5E48" w:rsidP="00E21C61">
                      <w:pPr>
                        <w:pStyle w:val="DocumentCoverTitle"/>
                      </w:pPr>
                      <w:r w:rsidRPr="001B4BE7">
                        <w:rPr>
                          <w:sz w:val="48"/>
                          <w:szCs w:val="14"/>
                        </w:rPr>
                        <w:t xml:space="preserve">Document ID: </w:t>
                      </w:r>
                      <w:r w:rsidRPr="001B4BE7">
                        <w:rPr>
                          <w:sz w:val="48"/>
                          <w:szCs w:val="14"/>
                        </w:rPr>
                        <w:fldChar w:fldCharType="begin"/>
                      </w:r>
                      <w:r w:rsidRPr="001B4BE7">
                        <w:rPr>
                          <w:sz w:val="48"/>
                          <w:szCs w:val="14"/>
                        </w:rPr>
                        <w:instrText xml:space="preserve"> DOCVARIABLE QPulse_DocNumber \* MERGEFORMAT </w:instrText>
                      </w:r>
                      <w:r w:rsidRPr="001B4BE7">
                        <w:rPr>
                          <w:sz w:val="48"/>
                          <w:szCs w:val="14"/>
                        </w:rPr>
                        <w:fldChar w:fldCharType="separate"/>
                      </w:r>
                      <w:r>
                        <w:rPr>
                          <w:sz w:val="48"/>
                          <w:szCs w:val="14"/>
                        </w:rPr>
                        <w:t>190</w:t>
                      </w:r>
                      <w:r w:rsidRPr="001B4BE7">
                        <w:rPr>
                          <w:sz w:val="48"/>
                          <w:szCs w:val="14"/>
                        </w:rPr>
                        <w:fldChar w:fldCharType="end"/>
                      </w:r>
                      <w:r>
                        <w:br/>
                      </w:r>
                    </w:p>
                    <w:p w14:paraId="479D006D" w14:textId="77777777" w:rsidR="002F10F5" w:rsidRPr="00EC39E6" w:rsidRDefault="006B5E48" w:rsidP="00E21C61">
                      <w:pPr>
                        <w:pStyle w:val="DocumentCoverTitle"/>
                      </w:pPr>
                      <w:r>
                        <w:t>CPI GMP Operations Supplier Questionnaire</w:t>
                      </w:r>
                      <w:r>
                        <w:br/>
                      </w:r>
                    </w:p>
                    <w:p w14:paraId="6D262B04" w14:textId="77777777" w:rsidR="002F10F5" w:rsidRDefault="006B5E48" w:rsidP="00AF1AF0">
                      <w:pPr>
                        <w:pStyle w:val="Ref-Lvl1"/>
                        <w:numPr>
                          <w:ilvl w:val="0"/>
                          <w:numId w:val="0"/>
                        </w:numPr>
                      </w:pPr>
                    </w:p>
                    <w:p w14:paraId="6C4D2074" w14:textId="77777777" w:rsidR="002F10F5" w:rsidRPr="00496811" w:rsidRDefault="006B5E48" w:rsidP="004261FC">
                      <w:pPr>
                        <w:rPr>
                          <w:sz w:val="20"/>
                          <w:szCs w:val="18"/>
                        </w:rPr>
                      </w:pPr>
                      <w:r w:rsidRPr="00496811">
                        <w:rPr>
                          <w:sz w:val="20"/>
                          <w:szCs w:val="18"/>
                        </w:rPr>
                        <w:t>The purpose of this questionnaire is to evaluate the named company as an approved supplier to CPI GMP operations.</w:t>
                      </w:r>
                    </w:p>
                    <w:p w14:paraId="65E2E079" w14:textId="77777777" w:rsidR="002F10F5" w:rsidRPr="00496811" w:rsidRDefault="006B5E48" w:rsidP="004261FC">
                      <w:pPr>
                        <w:rPr>
                          <w:sz w:val="20"/>
                          <w:szCs w:val="18"/>
                        </w:rPr>
                      </w:pPr>
                      <w:r w:rsidRPr="00496811">
                        <w:rPr>
                          <w:sz w:val="20"/>
                          <w:szCs w:val="18"/>
                        </w:rPr>
                        <w:t xml:space="preserve">All information provided in this </w:t>
                      </w:r>
                      <w:r w:rsidRPr="00496811">
                        <w:rPr>
                          <w:sz w:val="20"/>
                          <w:szCs w:val="18"/>
                        </w:rPr>
                        <w:t>questionnaire will be treated in the strictest of confidence within the terms specified within the Confidentiality agreement between CPI and the named company.</w:t>
                      </w:r>
                    </w:p>
                    <w:p w14:paraId="4BCA762C" w14:textId="77777777" w:rsidR="002F10F5" w:rsidRPr="00EC39E6" w:rsidRDefault="006B5E48" w:rsidP="0051096C">
                      <w:pPr>
                        <w:pStyle w:val="DocumentCoverDate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ab/>
      </w:r>
    </w:p>
    <w:p w14:paraId="0FF7FD9B" w14:textId="77777777" w:rsidR="00EC39E6" w:rsidRPr="00EC39E6" w:rsidRDefault="006B5E48" w:rsidP="00E21C61"/>
    <w:p w14:paraId="37C8D73C" w14:textId="77777777" w:rsidR="00602D0F" w:rsidRDefault="006B5E48" w:rsidP="00496811">
      <w:pPr>
        <w:pStyle w:val="Ref-Lvl1"/>
        <w:numPr>
          <w:ilvl w:val="0"/>
          <w:numId w:val="0"/>
        </w:numPr>
        <w:spacing w:before="0"/>
        <w:ind w:left="567" w:hanging="567"/>
      </w:pPr>
      <w:bookmarkStart w:id="0" w:name="_Hlk40175087"/>
      <w:r>
        <w:t>Instructions</w:t>
      </w:r>
    </w:p>
    <w:bookmarkEnd w:id="0"/>
    <w:p w14:paraId="2EF5EDEB" w14:textId="77777777" w:rsidR="00E21C61" w:rsidRPr="00496811" w:rsidRDefault="006B5E48" w:rsidP="00865A3B">
      <w:pPr>
        <w:pStyle w:val="Ref-Lvl2"/>
        <w:numPr>
          <w:ilvl w:val="0"/>
          <w:numId w:val="0"/>
        </w:numPr>
        <w:rPr>
          <w:sz w:val="20"/>
          <w:szCs w:val="20"/>
        </w:rPr>
      </w:pPr>
      <w:r w:rsidRPr="00496811">
        <w:rPr>
          <w:sz w:val="20"/>
          <w:szCs w:val="20"/>
        </w:rPr>
        <w:t xml:space="preserve">Complete all </w:t>
      </w:r>
      <w:r>
        <w:rPr>
          <w:sz w:val="20"/>
          <w:szCs w:val="20"/>
        </w:rPr>
        <w:t xml:space="preserve">relevant </w:t>
      </w:r>
      <w:r w:rsidRPr="00496811">
        <w:rPr>
          <w:sz w:val="20"/>
          <w:szCs w:val="20"/>
        </w:rPr>
        <w:t>sections on the questionnaire</w:t>
      </w:r>
      <w:r>
        <w:rPr>
          <w:sz w:val="20"/>
          <w:szCs w:val="20"/>
        </w:rPr>
        <w:t xml:space="preserve"> applicable to your business</w:t>
      </w:r>
      <w:r>
        <w:rPr>
          <w:sz w:val="20"/>
          <w:szCs w:val="20"/>
        </w:rPr>
        <w:t xml:space="preserve"> or facility</w:t>
      </w:r>
      <w:r w:rsidRPr="00496811">
        <w:rPr>
          <w:sz w:val="20"/>
          <w:szCs w:val="20"/>
        </w:rPr>
        <w:t>.</w:t>
      </w:r>
    </w:p>
    <w:p w14:paraId="2BB51109" w14:textId="77777777" w:rsidR="003573CB" w:rsidRPr="00496811" w:rsidRDefault="006B5E48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  <w:r w:rsidRPr="00496811">
        <w:rPr>
          <w:color w:val="auto"/>
          <w:sz w:val="20"/>
          <w:szCs w:val="20"/>
          <w:lang w:eastAsia="en-US"/>
        </w:rPr>
        <w:t>Any sections that are not applicable should be indicated with ‘N/A’.</w:t>
      </w:r>
    </w:p>
    <w:p w14:paraId="5C5B56BE" w14:textId="77777777" w:rsidR="003573CB" w:rsidRPr="00496811" w:rsidRDefault="006B5E48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</w:p>
    <w:p w14:paraId="371B9403" w14:textId="77777777" w:rsidR="003573CB" w:rsidRPr="00496811" w:rsidRDefault="006B5E48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  <w:r w:rsidRPr="00496811">
        <w:rPr>
          <w:color w:val="auto"/>
          <w:sz w:val="20"/>
          <w:szCs w:val="20"/>
          <w:lang w:eastAsia="en-US"/>
        </w:rPr>
        <w:t xml:space="preserve">Select the appropriate answer by </w:t>
      </w:r>
      <w:r>
        <w:rPr>
          <w:color w:val="auto"/>
          <w:sz w:val="20"/>
          <w:szCs w:val="20"/>
          <w:lang w:eastAsia="en-US"/>
        </w:rPr>
        <w:t>selecting</w:t>
      </w:r>
      <w:r w:rsidRPr="00496811">
        <w:rPr>
          <w:color w:val="auto"/>
          <w:sz w:val="20"/>
          <w:szCs w:val="20"/>
          <w:lang w:eastAsia="en-US"/>
        </w:rPr>
        <w:t xml:space="preserve"> </w:t>
      </w:r>
      <w:r w:rsidRPr="00496811">
        <w:rPr>
          <w:color w:val="auto"/>
          <w:sz w:val="20"/>
          <w:szCs w:val="20"/>
          <w:lang w:eastAsia="en-US"/>
        </w:rPr>
        <w:t xml:space="preserve">the relevant </w:t>
      </w:r>
      <w:r>
        <w:rPr>
          <w:color w:val="auto"/>
          <w:sz w:val="20"/>
          <w:szCs w:val="20"/>
          <w:lang w:eastAsia="en-US"/>
        </w:rPr>
        <w:t>response</w:t>
      </w:r>
      <w:r>
        <w:rPr>
          <w:color w:val="auto"/>
          <w:sz w:val="20"/>
          <w:szCs w:val="20"/>
          <w:lang w:eastAsia="en-US"/>
        </w:rPr>
        <w:t xml:space="preserve"> </w:t>
      </w:r>
      <w:r w:rsidRPr="001F7AAB">
        <w:rPr>
          <w:color w:val="auto"/>
          <w:sz w:val="20"/>
          <w:szCs w:val="20"/>
          <w:lang w:eastAsia="en-US"/>
        </w:rPr>
        <w:t>that best describes your organisation</w:t>
      </w:r>
      <w:r>
        <w:rPr>
          <w:color w:val="auto"/>
          <w:sz w:val="20"/>
          <w:szCs w:val="20"/>
          <w:lang w:eastAsia="en-US"/>
        </w:rPr>
        <w:t xml:space="preserve"> in each </w:t>
      </w:r>
      <w:r w:rsidRPr="00496811">
        <w:rPr>
          <w:color w:val="auto"/>
          <w:sz w:val="20"/>
          <w:szCs w:val="20"/>
          <w:lang w:eastAsia="en-US"/>
        </w:rPr>
        <w:t xml:space="preserve">box.  </w:t>
      </w:r>
    </w:p>
    <w:p w14:paraId="3809FA87" w14:textId="77777777" w:rsidR="003573CB" w:rsidRPr="00496811" w:rsidRDefault="006B5E48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</w:p>
    <w:p w14:paraId="71DCD2CC" w14:textId="77777777" w:rsidR="003573CB" w:rsidRPr="00496811" w:rsidRDefault="006B5E48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  <w:r w:rsidRPr="00496811">
        <w:rPr>
          <w:color w:val="auto"/>
          <w:sz w:val="20"/>
          <w:szCs w:val="20"/>
          <w:lang w:eastAsia="en-US"/>
        </w:rPr>
        <w:t xml:space="preserve">Additional information to support the </w:t>
      </w:r>
      <w:r w:rsidRPr="00496811">
        <w:rPr>
          <w:color w:val="auto"/>
          <w:sz w:val="20"/>
          <w:szCs w:val="20"/>
          <w:lang w:eastAsia="en-US"/>
        </w:rPr>
        <w:t>response should be recorded in the comments section or additional section at the end of the questionnaire.</w:t>
      </w:r>
    </w:p>
    <w:p w14:paraId="3F8FE06F" w14:textId="77777777" w:rsidR="003573CB" w:rsidRPr="00496811" w:rsidRDefault="006B5E48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</w:p>
    <w:p w14:paraId="0DA1D3C6" w14:textId="77777777" w:rsidR="003573CB" w:rsidRPr="00496811" w:rsidRDefault="006B5E48" w:rsidP="003573CB">
      <w:pPr>
        <w:spacing w:after="0"/>
        <w:jc w:val="both"/>
        <w:rPr>
          <w:b/>
          <w:color w:val="auto"/>
          <w:sz w:val="20"/>
          <w:szCs w:val="20"/>
          <w:lang w:eastAsia="en-US"/>
        </w:rPr>
      </w:pPr>
      <w:r w:rsidRPr="00496811">
        <w:rPr>
          <w:b/>
          <w:color w:val="auto"/>
          <w:sz w:val="20"/>
          <w:szCs w:val="20"/>
          <w:lang w:eastAsia="en-US"/>
        </w:rPr>
        <w:t>Wherever possible, documentary evidence, for example, copies of certificates, SOP’s, records, documents etc, should be returned with the questionnai</w:t>
      </w:r>
      <w:r w:rsidRPr="00496811">
        <w:rPr>
          <w:b/>
          <w:color w:val="auto"/>
          <w:sz w:val="20"/>
          <w:szCs w:val="20"/>
          <w:lang w:eastAsia="en-US"/>
        </w:rPr>
        <w:t>re to support the response given.</w:t>
      </w:r>
    </w:p>
    <w:p w14:paraId="1446176B" w14:textId="77777777" w:rsidR="003573CB" w:rsidRPr="00496811" w:rsidRDefault="006B5E48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</w:p>
    <w:p w14:paraId="5FFD1818" w14:textId="77777777" w:rsidR="003573CB" w:rsidRPr="00496811" w:rsidRDefault="006B5E48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  <w:r w:rsidRPr="00496811">
        <w:rPr>
          <w:color w:val="auto"/>
          <w:sz w:val="20"/>
          <w:szCs w:val="20"/>
          <w:lang w:eastAsia="en-US"/>
        </w:rPr>
        <w:t>If you have any questions, please do not hesitate to contact us</w:t>
      </w:r>
      <w:r w:rsidRPr="00496811">
        <w:rPr>
          <w:color w:val="auto"/>
          <w:sz w:val="20"/>
          <w:szCs w:val="20"/>
          <w:lang w:eastAsia="en-US"/>
        </w:rPr>
        <w:t xml:space="preserve"> via your </w:t>
      </w:r>
      <w:r w:rsidRPr="00496811">
        <w:rPr>
          <w:color w:val="auto"/>
          <w:sz w:val="20"/>
          <w:szCs w:val="20"/>
          <w:lang w:eastAsia="en-US"/>
        </w:rPr>
        <w:t>quality contact or</w:t>
      </w:r>
      <w:r w:rsidRPr="00496811">
        <w:rPr>
          <w:color w:val="auto"/>
          <w:sz w:val="20"/>
          <w:szCs w:val="20"/>
          <w:lang w:eastAsia="en-US"/>
        </w:rPr>
        <w:t xml:space="preserve"> at the </w:t>
      </w:r>
      <w:r w:rsidRPr="00496811">
        <w:rPr>
          <w:color w:val="auto"/>
          <w:sz w:val="20"/>
          <w:szCs w:val="20"/>
          <w:lang w:eastAsia="en-US"/>
        </w:rPr>
        <w:t xml:space="preserve">following email </w:t>
      </w:r>
      <w:r w:rsidRPr="00496811">
        <w:rPr>
          <w:color w:val="auto"/>
          <w:sz w:val="20"/>
          <w:szCs w:val="20"/>
          <w:lang w:eastAsia="en-US"/>
        </w:rPr>
        <w:t>address</w:t>
      </w:r>
      <w:r w:rsidRPr="00496811">
        <w:rPr>
          <w:color w:val="auto"/>
          <w:sz w:val="20"/>
          <w:szCs w:val="20"/>
          <w:lang w:eastAsia="en-US"/>
        </w:rPr>
        <w:t>;</w:t>
      </w:r>
    </w:p>
    <w:p w14:paraId="0B9241B7" w14:textId="77777777" w:rsidR="00355298" w:rsidRPr="00496811" w:rsidRDefault="006B5E48" w:rsidP="003573CB">
      <w:pPr>
        <w:spacing w:after="0"/>
        <w:jc w:val="both"/>
        <w:rPr>
          <w:color w:val="auto"/>
          <w:sz w:val="20"/>
          <w:szCs w:val="20"/>
          <w:lang w:eastAsia="en-US"/>
        </w:rPr>
      </w:pPr>
    </w:p>
    <w:p w14:paraId="04EFB9AA" w14:textId="77777777" w:rsidR="006F4F3F" w:rsidRPr="00496811" w:rsidRDefault="006B5E48" w:rsidP="00D40AAE">
      <w:pPr>
        <w:spacing w:after="0"/>
        <w:jc w:val="both"/>
        <w:rPr>
          <w:color w:val="auto"/>
          <w:sz w:val="20"/>
          <w:szCs w:val="20"/>
          <w:lang w:eastAsia="en-US"/>
        </w:rPr>
      </w:pPr>
      <w:hyperlink r:id="rId15" w:history="1">
        <w:r w:rsidRPr="00496811">
          <w:rPr>
            <w:rStyle w:val="Hyperlink"/>
            <w:sz w:val="20"/>
            <w:szCs w:val="20"/>
            <w:lang w:eastAsia="en-US"/>
          </w:rPr>
          <w:t>cpi.quality@uk-cpi.com</w:t>
        </w:r>
      </w:hyperlink>
    </w:p>
    <w:p w14:paraId="7BB25A5D" w14:textId="77777777" w:rsidR="00732425" w:rsidRPr="001E6B34" w:rsidRDefault="006B5E48">
      <w:pPr>
        <w:spacing w:after="200" w:line="276" w:lineRule="auto"/>
        <w:rPr>
          <w:color w:val="auto"/>
          <w:szCs w:val="19"/>
          <w:lang w:eastAsia="en-US"/>
        </w:rPr>
      </w:pPr>
      <w:r w:rsidRPr="001E6B34">
        <w:rPr>
          <w:color w:val="auto"/>
          <w:szCs w:val="19"/>
          <w:lang w:eastAsia="en-US"/>
        </w:rPr>
        <w:br w:type="page"/>
      </w:r>
    </w:p>
    <w:p w14:paraId="0441970D" w14:textId="77777777" w:rsidR="00EE2AB6" w:rsidRPr="00AF1AF0" w:rsidRDefault="006B5E48" w:rsidP="00EE2AB6">
      <w:pPr>
        <w:spacing w:after="0"/>
        <w:rPr>
          <w:color w:val="auto"/>
          <w:sz w:val="24"/>
          <w:szCs w:val="24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2387"/>
        <w:gridCol w:w="2014"/>
        <w:gridCol w:w="3154"/>
        <w:gridCol w:w="2074"/>
      </w:tblGrid>
      <w:tr w:rsidR="00F752D8" w14:paraId="0A92015B" w14:textId="77777777" w:rsidTr="00BF6C1B">
        <w:trPr>
          <w:trHeight w:val="576"/>
        </w:trPr>
        <w:tc>
          <w:tcPr>
            <w:tcW w:w="5000" w:type="pct"/>
            <w:gridSpan w:val="4"/>
            <w:shd w:val="clear" w:color="auto" w:fill="C0C0C0"/>
          </w:tcPr>
          <w:p w14:paraId="634C8B89" w14:textId="77777777" w:rsidR="00EE2AB6" w:rsidRPr="00496811" w:rsidRDefault="006B5E48" w:rsidP="00496811">
            <w:pPr>
              <w:spacing w:before="60" w:after="0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 xml:space="preserve">Supplier Company </w:t>
            </w: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Details</w:t>
            </w:r>
          </w:p>
        </w:tc>
      </w:tr>
      <w:tr w:rsidR="00F752D8" w14:paraId="14596742" w14:textId="77777777" w:rsidTr="00320872">
        <w:trPr>
          <w:trHeight w:val="576"/>
        </w:trPr>
        <w:tc>
          <w:tcPr>
            <w:tcW w:w="5000" w:type="pct"/>
            <w:gridSpan w:val="4"/>
          </w:tcPr>
          <w:p w14:paraId="1E4AB9D5" w14:textId="77777777" w:rsidR="00B95BE1" w:rsidRPr="00496811" w:rsidRDefault="006B5E48" w:rsidP="00B95BE1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Company name: 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-1228301079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color w:val="auto"/>
                    <w:sz w:val="20"/>
                    <w:szCs w:val="20"/>
                    <w:lang w:eastAsia="en-US"/>
                  </w:rPr>
                  <w:id w:val="-551532171"/>
                  <w:placeholder>
                    <w:docPart w:val="B539699BF9A443128CFDC079DACD5F38"/>
                  </w:placeholder>
                  <w:showingPlcHdr/>
                </w:sdtPr>
                <w:sdtEndPr/>
                <w:sdtContent>
                  <w:p w14:paraId="33C7D594" w14:textId="77777777" w:rsidR="00320872" w:rsidRPr="00496811" w:rsidRDefault="006B5E48" w:rsidP="00EE2AB6">
                    <w:pPr>
                      <w:spacing w:before="60" w:after="60"/>
                      <w:rPr>
                        <w:color w:val="auto"/>
                        <w:sz w:val="20"/>
                        <w:szCs w:val="20"/>
                        <w:lang w:eastAsia="en-US"/>
                      </w:rPr>
                    </w:pPr>
                    <w:r w:rsidRPr="00496811">
                      <w:rPr>
                        <w:rStyle w:val="PlaceholderText"/>
                        <w:sz w:val="20"/>
                        <w:szCs w:val="20"/>
                      </w:rPr>
                      <w:t>Click or tap here to enter text.</w:t>
                    </w:r>
                  </w:p>
                </w:sdtContent>
              </w:sdt>
            </w:sdtContent>
          </w:sdt>
        </w:tc>
      </w:tr>
      <w:tr w:rsidR="00F752D8" w14:paraId="5608BAFA" w14:textId="77777777" w:rsidTr="00496811">
        <w:trPr>
          <w:trHeight w:val="818"/>
        </w:trPr>
        <w:tc>
          <w:tcPr>
            <w:tcW w:w="5000" w:type="pct"/>
            <w:gridSpan w:val="4"/>
          </w:tcPr>
          <w:p w14:paraId="44DB164F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Address: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-1403750540"/>
              <w:placeholder>
                <w:docPart w:val="DefaultPlaceholder_-1854013440"/>
              </w:placeholder>
              <w:showingPlcHdr/>
            </w:sdtPr>
            <w:sdtEndPr/>
            <w:sdtContent>
              <w:p w14:paraId="23F3AB8B" w14:textId="77777777" w:rsidR="00EE2AB6" w:rsidRPr="00496811" w:rsidRDefault="006B5E48" w:rsidP="00EE2AB6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F752D8" w14:paraId="029DAC9B" w14:textId="77777777" w:rsidTr="00BF6C1B">
        <w:trPr>
          <w:trHeight w:val="576"/>
        </w:trPr>
        <w:tc>
          <w:tcPr>
            <w:tcW w:w="2285" w:type="pct"/>
            <w:gridSpan w:val="2"/>
          </w:tcPr>
          <w:p w14:paraId="27F9ED9A" w14:textId="77777777" w:rsidR="00A46B6F" w:rsidRPr="00496811" w:rsidRDefault="006B5E48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Telephone: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2031222864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715" w:type="pct"/>
            <w:gridSpan w:val="2"/>
          </w:tcPr>
          <w:p w14:paraId="3A1CEC2F" w14:textId="77777777" w:rsidR="00EE2AB6" w:rsidRPr="00496811" w:rsidRDefault="006B5E48" w:rsidP="00BF6C1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website: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4397225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16E32D8D" w14:textId="77777777" w:rsidTr="00BF6C1B">
        <w:trPr>
          <w:trHeight w:val="576"/>
        </w:trPr>
        <w:tc>
          <w:tcPr>
            <w:tcW w:w="5000" w:type="pct"/>
            <w:gridSpan w:val="4"/>
          </w:tcPr>
          <w:p w14:paraId="75F36E80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Parent/Holding company: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555420846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 xml:space="preserve">Click or tap here to 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enter text.</w:t>
                </w:r>
              </w:sdtContent>
            </w:sdt>
          </w:p>
        </w:tc>
      </w:tr>
      <w:tr w:rsidR="00F752D8" w14:paraId="3E788999" w14:textId="77777777" w:rsidTr="00BF6C1B">
        <w:trPr>
          <w:trHeight w:val="576"/>
        </w:trPr>
        <w:tc>
          <w:tcPr>
            <w:tcW w:w="5000" w:type="pct"/>
            <w:gridSpan w:val="4"/>
            <w:shd w:val="clear" w:color="auto" w:fill="C0C0C0"/>
          </w:tcPr>
          <w:p w14:paraId="245726CF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Please mark appropriate category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(ies)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:</w:t>
            </w:r>
          </w:p>
        </w:tc>
      </w:tr>
      <w:tr w:rsidR="00F752D8" w14:paraId="3401E084" w14:textId="77777777" w:rsidTr="00BF6C1B">
        <w:trPr>
          <w:trHeight w:val="413"/>
        </w:trPr>
        <w:tc>
          <w:tcPr>
            <w:tcW w:w="1239" w:type="pct"/>
            <w:vAlign w:val="center"/>
          </w:tcPr>
          <w:p w14:paraId="3143877A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Manufacturer</w:t>
            </w:r>
          </w:p>
        </w:tc>
        <w:tc>
          <w:tcPr>
            <w:tcW w:w="1046" w:type="pct"/>
            <w:vAlign w:val="center"/>
          </w:tcPr>
          <w:p w14:paraId="06B12572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689877558"/>
                <w:placeholder>
                  <w:docPart w:val="38959C1E28B74A648218B9B35880C6BA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  <w:tc>
          <w:tcPr>
            <w:tcW w:w="1638" w:type="pct"/>
            <w:vAlign w:val="center"/>
          </w:tcPr>
          <w:p w14:paraId="54F63CE3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Distributor</w:t>
            </w:r>
          </w:p>
        </w:tc>
        <w:tc>
          <w:tcPr>
            <w:tcW w:w="1077" w:type="pct"/>
            <w:vAlign w:val="center"/>
          </w:tcPr>
          <w:p w14:paraId="058AAC55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382976796"/>
                <w:placeholder>
                  <w:docPart w:val="79A1A4FEDB254B528431659E5774F8C2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7E734E08" w14:textId="77777777" w:rsidTr="00BF6C1B">
        <w:trPr>
          <w:trHeight w:val="440"/>
        </w:trPr>
        <w:tc>
          <w:tcPr>
            <w:tcW w:w="1239" w:type="pct"/>
            <w:vAlign w:val="center"/>
          </w:tcPr>
          <w:p w14:paraId="470F052A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Service provider</w:t>
            </w:r>
          </w:p>
        </w:tc>
        <w:tc>
          <w:tcPr>
            <w:tcW w:w="1046" w:type="pct"/>
            <w:vAlign w:val="center"/>
          </w:tcPr>
          <w:p w14:paraId="2645F49A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2084287033"/>
                <w:placeholder>
                  <w:docPart w:val="C487207AFE2E4BBD8DEAA89BC7C5D493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  <w:tc>
          <w:tcPr>
            <w:tcW w:w="1638" w:type="pct"/>
            <w:vAlign w:val="center"/>
          </w:tcPr>
          <w:p w14:paraId="64C57157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Consultant </w:t>
            </w:r>
          </w:p>
        </w:tc>
        <w:tc>
          <w:tcPr>
            <w:tcW w:w="1077" w:type="pct"/>
            <w:vAlign w:val="center"/>
          </w:tcPr>
          <w:p w14:paraId="0599F5B2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917011092"/>
                <w:placeholder>
                  <w:docPart w:val="161D0A37E8C247D5B8ECB05C63222288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396AFE65" w14:textId="77777777" w:rsidTr="00BF6C1B">
        <w:trPr>
          <w:trHeight w:val="440"/>
        </w:trPr>
        <w:tc>
          <w:tcPr>
            <w:tcW w:w="1239" w:type="pct"/>
            <w:vAlign w:val="center"/>
          </w:tcPr>
          <w:p w14:paraId="288574BB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Packaging </w:t>
            </w:r>
          </w:p>
        </w:tc>
        <w:tc>
          <w:tcPr>
            <w:tcW w:w="1046" w:type="pct"/>
            <w:vAlign w:val="center"/>
          </w:tcPr>
          <w:p w14:paraId="22DBEC19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517534403"/>
                <w:placeholder>
                  <w:docPart w:val="D90A8BCF1D0F4E9E9577BEB36D0A7D9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  <w:tc>
          <w:tcPr>
            <w:tcW w:w="1638" w:type="pct"/>
            <w:vAlign w:val="center"/>
          </w:tcPr>
          <w:p w14:paraId="69FD3D77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Component/Product related</w:t>
            </w:r>
          </w:p>
        </w:tc>
        <w:tc>
          <w:tcPr>
            <w:tcW w:w="1077" w:type="pct"/>
            <w:vAlign w:val="center"/>
          </w:tcPr>
          <w:p w14:paraId="332BFBE3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832359457"/>
                <w:placeholder>
                  <w:docPart w:val="5027592BBB6B4C778641FD820A11F410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 xml:space="preserve">Choose Yes </w:t>
                </w:r>
                <w:r>
                  <w:rPr>
                    <w:sz w:val="20"/>
                    <w:szCs w:val="20"/>
                  </w:rPr>
                  <w:t>or No</w:t>
                </w:r>
              </w:sdtContent>
            </w:sdt>
          </w:p>
        </w:tc>
      </w:tr>
      <w:tr w:rsidR="00F752D8" w14:paraId="34C28BD6" w14:textId="77777777" w:rsidTr="00BF6C1B">
        <w:trPr>
          <w:trHeight w:val="418"/>
        </w:trPr>
        <w:tc>
          <w:tcPr>
            <w:tcW w:w="1239" w:type="pct"/>
            <w:vAlign w:val="center"/>
          </w:tcPr>
          <w:p w14:paraId="58AE34BE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Testing </w:t>
            </w:r>
          </w:p>
        </w:tc>
        <w:tc>
          <w:tcPr>
            <w:tcW w:w="1046" w:type="pct"/>
            <w:vAlign w:val="center"/>
          </w:tcPr>
          <w:p w14:paraId="2E2A44E0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611277090"/>
                <w:placeholder>
                  <w:docPart w:val="94EBC309983D405796C8623F8AA2877C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  <w:tc>
          <w:tcPr>
            <w:tcW w:w="1638" w:type="pct"/>
            <w:vAlign w:val="center"/>
          </w:tcPr>
          <w:p w14:paraId="26A115C6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Other (Please provide details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below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77" w:type="pct"/>
            <w:vAlign w:val="center"/>
          </w:tcPr>
          <w:p w14:paraId="0CCD22F3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111176849"/>
                <w:placeholder>
                  <w:docPart w:val="9E4654CB9E1247469FA127DD3EAAB479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7F7F50B5" w14:textId="77777777" w:rsidTr="00BF6C1B">
        <w:trPr>
          <w:trHeight w:val="576"/>
        </w:trPr>
        <w:tc>
          <w:tcPr>
            <w:tcW w:w="5000" w:type="pct"/>
            <w:gridSpan w:val="4"/>
          </w:tcPr>
          <w:p w14:paraId="267B5621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Products/services provided: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1092899946"/>
              <w:placeholder>
                <w:docPart w:val="DefaultPlaceholder_-1854013440"/>
              </w:placeholder>
              <w:showingPlcHdr/>
            </w:sdtPr>
            <w:sdtEndPr/>
            <w:sdtContent>
              <w:p w14:paraId="64A3EB1B" w14:textId="77777777" w:rsidR="002F10F5" w:rsidRPr="00496811" w:rsidRDefault="006B5E48" w:rsidP="00EE2AB6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F752D8" w14:paraId="311E935C" w14:textId="77777777" w:rsidTr="00BF6C1B">
        <w:trPr>
          <w:trHeight w:val="576"/>
        </w:trPr>
        <w:tc>
          <w:tcPr>
            <w:tcW w:w="5000" w:type="pct"/>
            <w:gridSpan w:val="4"/>
          </w:tcPr>
          <w:p w14:paraId="52483127" w14:textId="77777777" w:rsidR="00384015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Site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(s)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to be provided to: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1182170132"/>
              <w:placeholder>
                <w:docPart w:val="DefaultPlaceholder_-1854013440"/>
              </w:placeholder>
              <w:showingPlcHdr/>
            </w:sdtPr>
            <w:sdtEndPr/>
            <w:sdtContent>
              <w:p w14:paraId="369299AF" w14:textId="77777777" w:rsidR="002F10F5" w:rsidRPr="00496811" w:rsidRDefault="006B5E48" w:rsidP="00EE2AB6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F752D8" w14:paraId="3708CED3" w14:textId="77777777" w:rsidTr="00BF6C1B">
        <w:trPr>
          <w:trHeight w:val="576"/>
        </w:trPr>
        <w:tc>
          <w:tcPr>
            <w:tcW w:w="5000" w:type="pct"/>
            <w:gridSpan w:val="4"/>
            <w:shd w:val="clear" w:color="auto" w:fill="C0C0C0"/>
            <w:vAlign w:val="center"/>
          </w:tcPr>
          <w:p w14:paraId="7D080084" w14:textId="77777777" w:rsidR="00EE2AB6" w:rsidRPr="00496811" w:rsidRDefault="006B5E48" w:rsidP="00EE2AB6">
            <w:pPr>
              <w:spacing w:after="0"/>
              <w:rPr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b/>
                <w:color w:val="auto"/>
                <w:sz w:val="20"/>
                <w:szCs w:val="20"/>
                <w:lang w:eastAsia="en-US"/>
              </w:rPr>
              <w:t xml:space="preserve">Primary </w:t>
            </w: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 xml:space="preserve">Contact </w:t>
            </w: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Information</w:t>
            </w:r>
          </w:p>
        </w:tc>
      </w:tr>
      <w:tr w:rsidR="00F752D8" w14:paraId="7BD20C8C" w14:textId="77777777" w:rsidTr="00BF6C1B">
        <w:trPr>
          <w:trHeight w:val="576"/>
        </w:trPr>
        <w:tc>
          <w:tcPr>
            <w:tcW w:w="5000" w:type="pct"/>
            <w:gridSpan w:val="4"/>
          </w:tcPr>
          <w:p w14:paraId="67F34CB1" w14:textId="77777777" w:rsidR="0008224A" w:rsidRPr="00496811" w:rsidRDefault="006B5E48">
            <w:pPr>
              <w:spacing w:after="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Name: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100690419"/>
                <w:placeholder>
                  <w:docPart w:val="8E0ACC8BA8B64896BFDFAE8630E3BDB3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3DF2AF45" w14:textId="77777777" w:rsidTr="00BF6C1B">
        <w:trPr>
          <w:trHeight w:val="576"/>
        </w:trPr>
        <w:tc>
          <w:tcPr>
            <w:tcW w:w="5000" w:type="pct"/>
            <w:gridSpan w:val="4"/>
          </w:tcPr>
          <w:p w14:paraId="4438466D" w14:textId="77777777" w:rsidR="0008224A" w:rsidRPr="00496811" w:rsidRDefault="006B5E48">
            <w:pPr>
              <w:spacing w:after="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Position: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-1309004785"/>
                <w:placeholder>
                  <w:docPart w:val="04FAA2007EE0484A9164AA159CF0EBC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43944BCA" w14:textId="77777777" w:rsidTr="00BF6C1B">
        <w:trPr>
          <w:trHeight w:val="576"/>
        </w:trPr>
        <w:tc>
          <w:tcPr>
            <w:tcW w:w="5000" w:type="pct"/>
            <w:gridSpan w:val="4"/>
          </w:tcPr>
          <w:p w14:paraId="223AC495" w14:textId="77777777" w:rsidR="00EE2AB6" w:rsidRPr="00496811" w:rsidRDefault="006B5E48" w:rsidP="00496811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Telephone (Direct dial or Mobile):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296020003"/>
                <w:placeholder>
                  <w:docPart w:val="1FF60617FBB04997A15CEABD1B53466A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604720F4" w14:textId="77777777" w:rsidTr="00BF6C1B">
        <w:trPr>
          <w:trHeight w:val="576"/>
        </w:trPr>
        <w:tc>
          <w:tcPr>
            <w:tcW w:w="5000" w:type="pct"/>
            <w:gridSpan w:val="4"/>
          </w:tcPr>
          <w:p w14:paraId="2B2C5F0C" w14:textId="77777777" w:rsidR="00EE2AB6" w:rsidRPr="00496811" w:rsidRDefault="006B5E48" w:rsidP="00496811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E-mail address: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-404693552"/>
                <w:placeholder>
                  <w:docPart w:val="CCDCC2E098DE4BE990DEB1ECDA90259C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3DFF6B4B" w14:textId="77777777" w:rsidTr="001F7AAB">
        <w:trPr>
          <w:trHeight w:val="527"/>
        </w:trPr>
        <w:tc>
          <w:tcPr>
            <w:tcW w:w="2285" w:type="pct"/>
            <w:gridSpan w:val="2"/>
            <w:vAlign w:val="center"/>
          </w:tcPr>
          <w:p w14:paraId="23C8296D" w14:textId="77777777" w:rsidR="0036266E" w:rsidRPr="00496811" w:rsidRDefault="006B5E48" w:rsidP="001F7AA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Date of Completion</w:t>
            </w:r>
          </w:p>
        </w:tc>
        <w:tc>
          <w:tcPr>
            <w:tcW w:w="2715" w:type="pct"/>
            <w:gridSpan w:val="2"/>
            <w:vAlign w:val="center"/>
          </w:tcPr>
          <w:sdt>
            <w:sdtPr>
              <w:rPr>
                <w:color w:val="auto"/>
                <w:sz w:val="20"/>
                <w:szCs w:val="20"/>
                <w:lang w:eastAsia="en-US"/>
              </w:rPr>
              <w:id w:val="994999011"/>
              <w:placeholder>
                <w:docPart w:val="5511F67B4FD34D90A74E51467DE3F24B"/>
              </w:placeholder>
            </w:sdtPr>
            <w:sdtEndPr/>
            <w:sdtContent>
              <w:p w14:paraId="50EA0CF1" w14:textId="77777777" w:rsidR="0036266E" w:rsidRPr="00496811" w:rsidRDefault="006B5E48" w:rsidP="001F7AAB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>
                  <w:rPr>
                    <w:color w:val="auto"/>
                    <w:sz w:val="20"/>
                    <w:szCs w:val="20"/>
                    <w:lang w:eastAsia="en-US"/>
                  </w:rPr>
                  <w:t>kjh</w:t>
                </w:r>
              </w:p>
            </w:sdtContent>
          </w:sdt>
        </w:tc>
      </w:tr>
      <w:tr w:rsidR="00F752D8" w14:paraId="1937CD84" w14:textId="77777777" w:rsidTr="00BF6C1B">
        <w:trPr>
          <w:trHeight w:val="432"/>
        </w:trPr>
        <w:tc>
          <w:tcPr>
            <w:tcW w:w="5000" w:type="pct"/>
            <w:gridSpan w:val="4"/>
            <w:shd w:val="clear" w:color="auto" w:fill="C0C0C0"/>
            <w:vAlign w:val="center"/>
          </w:tcPr>
          <w:p w14:paraId="0AC3EBC0" w14:textId="77777777" w:rsidR="00EE2AB6" w:rsidRPr="00496811" w:rsidRDefault="006B5E48" w:rsidP="00EE2AB6">
            <w:pPr>
              <w:spacing w:after="0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Additional contact information, if required</w:t>
            </w:r>
          </w:p>
        </w:tc>
      </w:tr>
      <w:tr w:rsidR="00F752D8" w14:paraId="3940FE0C" w14:textId="77777777" w:rsidTr="00BF6C1B">
        <w:trPr>
          <w:trHeight w:val="491"/>
        </w:trPr>
        <w:tc>
          <w:tcPr>
            <w:tcW w:w="5000" w:type="pct"/>
            <w:gridSpan w:val="4"/>
          </w:tcPr>
          <w:sdt>
            <w:sdtPr>
              <w:rPr>
                <w:color w:val="auto"/>
                <w:sz w:val="20"/>
                <w:szCs w:val="20"/>
                <w:lang w:eastAsia="en-US"/>
              </w:rPr>
              <w:id w:val="1908645356"/>
              <w:placeholder>
                <w:docPart w:val="A334A78258FB4A0DB429AB51C0DE4AF2"/>
              </w:placeholder>
              <w:showingPlcHdr/>
            </w:sdtPr>
            <w:sdtEndPr/>
            <w:sdtContent>
              <w:p w14:paraId="0CD3ED3D" w14:textId="77777777" w:rsidR="00EE2AB6" w:rsidRPr="00496811" w:rsidRDefault="006B5E48" w:rsidP="00EE2AB6">
                <w:pPr>
                  <w:spacing w:after="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</w:tbl>
    <w:p w14:paraId="0D5EF7BE" w14:textId="77777777" w:rsidR="00EE2AB6" w:rsidRPr="00496811" w:rsidRDefault="006B5E48" w:rsidP="00EE2AB6">
      <w:pPr>
        <w:spacing w:after="0"/>
        <w:jc w:val="center"/>
        <w:rPr>
          <w:color w:val="auto"/>
          <w:sz w:val="20"/>
          <w:szCs w:val="20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498"/>
        <w:gridCol w:w="2756"/>
        <w:gridCol w:w="4056"/>
        <w:gridCol w:w="2319"/>
      </w:tblGrid>
      <w:tr w:rsidR="00F752D8" w14:paraId="4F80EFD2" w14:textId="77777777" w:rsidTr="001C45D2">
        <w:trPr>
          <w:cantSplit/>
          <w:tblHeader/>
        </w:trPr>
        <w:tc>
          <w:tcPr>
            <w:tcW w:w="3796" w:type="pct"/>
            <w:gridSpan w:val="3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F52DE49" w14:textId="77777777" w:rsidR="00EE2AB6" w:rsidRPr="00496811" w:rsidRDefault="006B5E48" w:rsidP="00EE2AB6">
            <w:pPr>
              <w:spacing w:before="60" w:after="6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lastRenderedPageBreak/>
              <w:t>Company information</w:t>
            </w:r>
          </w:p>
        </w:tc>
        <w:tc>
          <w:tcPr>
            <w:tcW w:w="1204" w:type="pct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9265B13" w14:textId="77777777" w:rsidR="00EE2AB6" w:rsidRPr="00496811" w:rsidRDefault="006B5E48" w:rsidP="00EE2AB6">
            <w:pPr>
              <w:spacing w:before="60" w:after="6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Response</w:t>
            </w:r>
          </w:p>
        </w:tc>
      </w:tr>
      <w:tr w:rsidR="00F752D8" w14:paraId="6DEA23F8" w14:textId="77777777" w:rsidTr="001C45D2">
        <w:trPr>
          <w:trHeight w:val="255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3850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138D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Please define all the operations that your company perform for the product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/service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(s) stated on this questionnaire.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F4CB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Manufacturer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F13B" w14:textId="77777777" w:rsidR="008A6864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alias w:val="Yes or No"/>
                <w:tag w:val="Yes or No"/>
                <w:id w:val="-2055615819"/>
                <w:placeholder>
                  <w:docPart w:val="F8DBDA89DD474839BE0ED50411A675DB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color w:val="auto"/>
                    <w:sz w:val="20"/>
                    <w:szCs w:val="20"/>
                    <w:lang w:eastAsia="en-US"/>
                  </w:rPr>
                  <w:t xml:space="preserve">Choose </w:t>
                </w:r>
                <w:r>
                  <w:rPr>
                    <w:color w:val="auto"/>
                    <w:sz w:val="20"/>
                    <w:szCs w:val="20"/>
                    <w:lang w:eastAsia="en-US"/>
                  </w:rPr>
                  <w:t>Yes or No</w:t>
                </w:r>
              </w:sdtContent>
            </w:sdt>
          </w:p>
        </w:tc>
      </w:tr>
      <w:tr w:rsidR="00F752D8" w14:paraId="7D9D97D9" w14:textId="77777777" w:rsidTr="001C45D2">
        <w:trPr>
          <w:trHeight w:val="255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E27F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04A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0BAC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Agent / Broker / Sales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E6F38" w14:textId="77777777" w:rsidR="008A6864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alias w:val="Yes or No"/>
                <w:tag w:val="Yes or No"/>
                <w:id w:val="1914890239"/>
                <w:placeholder>
                  <w:docPart w:val="E03FD03FB48440E4B25B6B25EF765D6F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color w:val="auto"/>
                    <w:sz w:val="20"/>
                    <w:szCs w:val="20"/>
                    <w:lang w:eastAsia="en-US"/>
                  </w:rPr>
                  <w:t>Choose Yes or No</w:t>
                </w:r>
              </w:sdtContent>
            </w:sdt>
          </w:p>
        </w:tc>
      </w:tr>
      <w:tr w:rsidR="00F752D8" w14:paraId="2AA57465" w14:textId="77777777" w:rsidTr="001C45D2">
        <w:trPr>
          <w:trHeight w:val="255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5E3D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0E1E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8B6F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Repacker / Relabeller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08CC" w14:textId="77777777" w:rsidR="008A6864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alias w:val="Yes or No"/>
                <w:tag w:val="Yes or No"/>
                <w:id w:val="30697870"/>
                <w:placeholder>
                  <w:docPart w:val="E283002F141F4041A3536E728DFFE42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color w:val="auto"/>
                    <w:sz w:val="20"/>
                    <w:szCs w:val="20"/>
                    <w:lang w:eastAsia="en-US"/>
                  </w:rPr>
                  <w:t>Choose Yes or No</w:t>
                </w:r>
              </w:sdtContent>
            </w:sdt>
          </w:p>
        </w:tc>
      </w:tr>
      <w:tr w:rsidR="00F752D8" w14:paraId="79324B75" w14:textId="77777777" w:rsidTr="001C45D2">
        <w:trPr>
          <w:trHeight w:val="255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0AF4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F853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5F24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Storage &amp; Distribution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0E3DB" w14:textId="77777777" w:rsidR="008A6864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alias w:val="Yes or No"/>
                <w:tag w:val="Yes or No"/>
                <w:id w:val="-84382244"/>
                <w:placeholder>
                  <w:docPart w:val="A6C7736CA40143E2B7613FEFDE7EBE92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color w:val="auto"/>
                    <w:sz w:val="20"/>
                    <w:szCs w:val="20"/>
                    <w:lang w:eastAsia="en-US"/>
                  </w:rPr>
                  <w:t>Choose Yes or No</w:t>
                </w:r>
              </w:sdtContent>
            </w:sdt>
          </w:p>
        </w:tc>
      </w:tr>
      <w:tr w:rsidR="00F752D8" w14:paraId="2E3115D0" w14:textId="77777777" w:rsidTr="001C45D2">
        <w:trPr>
          <w:trHeight w:val="255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ADEF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68FD" w14:textId="77777777" w:rsidR="008A6864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E9077" w14:textId="77777777" w:rsidR="00D66EBE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Other (specify)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-1607803550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92E46" w14:textId="77777777" w:rsidR="008A6864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alias w:val="Yes or No"/>
                <w:tag w:val="Yes or No"/>
                <w:id w:val="1336337220"/>
                <w:placeholder>
                  <w:docPart w:val="0E68149ECA07434F8F473C28B6B4C65D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color w:val="auto"/>
                    <w:sz w:val="20"/>
                    <w:szCs w:val="20"/>
                    <w:lang w:eastAsia="en-US"/>
                  </w:rPr>
                  <w:t>Choose Yes or No</w:t>
                </w:r>
              </w:sdtContent>
            </w:sdt>
          </w:p>
        </w:tc>
      </w:tr>
      <w:tr w:rsidR="00F752D8" w14:paraId="7A8156B2" w14:textId="77777777" w:rsidTr="001C45D2">
        <w:trPr>
          <w:trHeight w:val="2359"/>
        </w:trPr>
        <w:tc>
          <w:tcPr>
            <w:tcW w:w="25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1E9312" w14:textId="77777777" w:rsidR="003126E5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1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CF075" w14:textId="77777777" w:rsidR="003126E5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Do any agents / brokers sell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the product / act on your behalf?</w:t>
            </w:r>
          </w:p>
          <w:p w14:paraId="21A186F5" w14:textId="77777777" w:rsidR="003126E5" w:rsidRPr="00496811" w:rsidRDefault="006B5E48" w:rsidP="00EE2AB6">
            <w:pPr>
              <w:spacing w:before="60" w:after="60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>If yes, please define name and address and any relevant details.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C31F4C" w14:textId="77777777" w:rsidR="003126E5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Name: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311365589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74948C95" w14:textId="77777777" w:rsidR="003126E5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Address: </w:t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78453576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  <w:p w14:paraId="01E23881" w14:textId="77777777" w:rsidR="003126E5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Details: </w:t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-709413478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E5074" w14:textId="77777777" w:rsidR="003126E5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160977368"/>
                <w:placeholder>
                  <w:docPart w:val="AAB89CCAB7AF4A55913D2E57557C8A1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7E774646" w14:textId="77777777" w:rsidTr="001C45D2">
        <w:trPr>
          <w:trHeight w:val="261"/>
        </w:trPr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D25D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229C" w14:textId="77777777" w:rsidR="00465902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Approximately what percentage (%) of your business is for the following markets;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298EF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Pharmaceutical</w:t>
            </w:r>
          </w:p>
        </w:tc>
        <w:sdt>
          <w:sdtPr>
            <w:rPr>
              <w:color w:val="auto"/>
              <w:sz w:val="20"/>
              <w:szCs w:val="20"/>
              <w:lang w:eastAsia="en-US"/>
            </w:rPr>
            <w:id w:val="-102124820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56B1CFA1" w14:textId="77777777" w:rsidR="00692063" w:rsidRPr="00496811" w:rsidRDefault="006B5E48" w:rsidP="00496811">
                <w:pPr>
                  <w:spacing w:before="60" w:after="60"/>
                  <w:jc w:val="center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F752D8" w14:paraId="4A63F3D2" w14:textId="77777777" w:rsidTr="001C45D2">
        <w:trPr>
          <w:trHeight w:val="258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F61F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E57F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F1A3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Consumer Healthcare / Cosmetic</w:t>
            </w:r>
          </w:p>
        </w:tc>
        <w:sdt>
          <w:sdtPr>
            <w:rPr>
              <w:color w:val="auto"/>
              <w:sz w:val="20"/>
              <w:szCs w:val="20"/>
              <w:lang w:eastAsia="en-US"/>
            </w:rPr>
            <w:id w:val="1167066312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4DBAC0C" w14:textId="77777777" w:rsidR="00692063" w:rsidRPr="00496811" w:rsidRDefault="006B5E48" w:rsidP="00496811">
                <w:pPr>
                  <w:spacing w:before="60" w:after="60"/>
                  <w:jc w:val="center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F752D8" w14:paraId="7F376A27" w14:textId="77777777" w:rsidTr="001C45D2">
        <w:trPr>
          <w:trHeight w:val="258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8BC0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3FC9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BF63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Nutritional </w:t>
            </w:r>
          </w:p>
        </w:tc>
        <w:sdt>
          <w:sdtPr>
            <w:rPr>
              <w:color w:val="auto"/>
              <w:sz w:val="20"/>
              <w:szCs w:val="20"/>
              <w:lang w:eastAsia="en-US"/>
            </w:rPr>
            <w:id w:val="-90976739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83909BD" w14:textId="77777777" w:rsidR="00692063" w:rsidRPr="00496811" w:rsidRDefault="006B5E48" w:rsidP="00496811">
                <w:pPr>
                  <w:spacing w:before="60" w:after="60"/>
                  <w:jc w:val="center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F752D8" w14:paraId="48E46BC0" w14:textId="77777777" w:rsidTr="001C45D2">
        <w:trPr>
          <w:trHeight w:val="258"/>
        </w:trPr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9D9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A117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7BF3A" w14:textId="77777777" w:rsidR="00692063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Food</w:t>
            </w:r>
          </w:p>
        </w:tc>
        <w:sdt>
          <w:sdtPr>
            <w:rPr>
              <w:color w:val="auto"/>
              <w:sz w:val="20"/>
              <w:szCs w:val="20"/>
              <w:lang w:eastAsia="en-US"/>
            </w:rPr>
            <w:id w:val="-92456742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120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1B0060A" w14:textId="77777777" w:rsidR="00692063" w:rsidRPr="00496811" w:rsidRDefault="006B5E48" w:rsidP="00496811">
                <w:pPr>
                  <w:spacing w:before="60" w:after="60"/>
                  <w:jc w:val="center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tc>
          </w:sdtContent>
        </w:sdt>
      </w:tr>
      <w:tr w:rsidR="00F752D8" w14:paraId="4421F288" w14:textId="77777777" w:rsidTr="001C45D2">
        <w:tc>
          <w:tcPr>
            <w:tcW w:w="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66E7A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3455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How long has the company been established?</w:t>
            </w: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7E03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Less than 2 years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30D4" w14:textId="77777777" w:rsidR="00EE2AB6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407569350"/>
                <w:placeholder>
                  <w:docPart w:val="AFDEAEF479D94367A148C677CB12C922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40A7D61F" w14:textId="77777777" w:rsidTr="001C45D2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2A1D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8B28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313B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 to 5 years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E8B02" w14:textId="77777777" w:rsidR="00EE2AB6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344389268"/>
                <w:placeholder>
                  <w:docPart w:val="F6FE726A3B944B65A4E6949EB9C26ABD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7CA16347" w14:textId="77777777" w:rsidTr="001C45D2">
        <w:tc>
          <w:tcPr>
            <w:tcW w:w="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29A0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81BE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12CB8" w14:textId="77777777" w:rsidR="00EE2AB6" w:rsidRPr="00496811" w:rsidRDefault="006B5E48" w:rsidP="00EE2AB6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More than 5 years 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5F64" w14:textId="77777777" w:rsidR="00EE2AB6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034078301"/>
                <w:placeholder>
                  <w:docPart w:val="483722CE6AC144C0A2FB43E0DFF8D143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75F0D9D0" w14:textId="77777777" w:rsidTr="001C45D2">
        <w:trPr>
          <w:trHeight w:val="1280"/>
        </w:trPr>
        <w:tc>
          <w:tcPr>
            <w:tcW w:w="259" w:type="pct"/>
            <w:tcBorders>
              <w:top w:val="single" w:sz="4" w:space="0" w:color="auto"/>
            </w:tcBorders>
          </w:tcPr>
          <w:p w14:paraId="566AA6D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431" w:type="pct"/>
            <w:tcBorders>
              <w:top w:val="single" w:sz="4" w:space="0" w:color="auto"/>
            </w:tcBorders>
          </w:tcPr>
          <w:p w14:paraId="548F25F3" w14:textId="77777777" w:rsidR="004729EB" w:rsidRPr="00496811" w:rsidRDefault="006B5E48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Does the company have a DUNS (Dun and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Bradsheet) number?</w:t>
            </w:r>
          </w:p>
        </w:tc>
        <w:tc>
          <w:tcPr>
            <w:tcW w:w="2106" w:type="pct"/>
            <w:tcBorders>
              <w:top w:val="single" w:sz="4" w:space="0" w:color="auto"/>
            </w:tcBorders>
          </w:tcPr>
          <w:p w14:paraId="12AFBCB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If Yes, please state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nine-digit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DUNS number, and if No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please state GPS coordinates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: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-777876780"/>
              <w:placeholder>
                <w:docPart w:val="DefaultPlaceholder_-1854013440"/>
              </w:placeholder>
              <w:showingPlcHdr/>
            </w:sdtPr>
            <w:sdtEndPr/>
            <w:sdtContent>
              <w:p w14:paraId="7AE66481" w14:textId="77777777" w:rsidR="004729EB" w:rsidRPr="00496811" w:rsidRDefault="006B5E48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  <w:tc>
          <w:tcPr>
            <w:tcW w:w="1204" w:type="pct"/>
            <w:tcBorders>
              <w:top w:val="single" w:sz="4" w:space="0" w:color="auto"/>
            </w:tcBorders>
            <w:vAlign w:val="center"/>
          </w:tcPr>
          <w:p w14:paraId="73AAAE62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226601467"/>
                <w:placeholder>
                  <w:docPart w:val="B3CCD6BE2049424FA0B3ABAE0262E049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1441ECEF" w14:textId="77777777" w:rsidTr="00496811">
        <w:tc>
          <w:tcPr>
            <w:tcW w:w="259" w:type="pct"/>
            <w:tcBorders>
              <w:top w:val="single" w:sz="4" w:space="0" w:color="auto"/>
            </w:tcBorders>
          </w:tcPr>
          <w:p w14:paraId="33E0F647" w14:textId="77777777" w:rsidR="003C797E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431" w:type="pct"/>
            <w:tcBorders>
              <w:top w:val="single" w:sz="4" w:space="0" w:color="auto"/>
            </w:tcBorders>
          </w:tcPr>
          <w:p w14:paraId="5854C30E" w14:textId="77777777" w:rsidR="003C797E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How long has the company been manufacturing the product/services(s) supplied?</w:t>
            </w:r>
          </w:p>
        </w:tc>
        <w:sdt>
          <w:sdtPr>
            <w:rPr>
              <w:color w:val="auto"/>
              <w:sz w:val="20"/>
              <w:szCs w:val="20"/>
              <w:lang w:eastAsia="en-US"/>
            </w:rPr>
            <w:id w:val="2001454072"/>
            <w:placeholder>
              <w:docPart w:val="84F38723BE114DA89DA64F598F56567F"/>
            </w:placeholder>
            <w:showingPlcHdr/>
          </w:sdtPr>
          <w:sdtEndPr/>
          <w:sdtContent>
            <w:tc>
              <w:tcPr>
                <w:tcW w:w="3310" w:type="pct"/>
                <w:gridSpan w:val="2"/>
                <w:tcBorders>
                  <w:top w:val="single" w:sz="4" w:space="0" w:color="auto"/>
                </w:tcBorders>
              </w:tcPr>
              <w:p w14:paraId="46CBD1F1" w14:textId="77777777" w:rsidR="003C797E" w:rsidRPr="00496811" w:rsidRDefault="006B5E48" w:rsidP="004729EB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 xml:space="preserve">Click or tap 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here to enter text.</w:t>
                </w:r>
              </w:p>
            </w:tc>
          </w:sdtContent>
        </w:sdt>
      </w:tr>
      <w:tr w:rsidR="00F752D8" w14:paraId="5705279E" w14:textId="77777777" w:rsidTr="001C45D2">
        <w:trPr>
          <w:trHeight w:val="2006"/>
        </w:trPr>
        <w:tc>
          <w:tcPr>
            <w:tcW w:w="259" w:type="pct"/>
            <w:tcBorders>
              <w:top w:val="single" w:sz="4" w:space="0" w:color="auto"/>
            </w:tcBorders>
          </w:tcPr>
          <w:p w14:paraId="402B5342" w14:textId="77777777" w:rsidR="006B3065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lastRenderedPageBreak/>
              <w:t>7.</w:t>
            </w:r>
          </w:p>
        </w:tc>
        <w:tc>
          <w:tcPr>
            <w:tcW w:w="1431" w:type="pct"/>
            <w:tcBorders>
              <w:top w:val="single" w:sz="4" w:space="0" w:color="auto"/>
            </w:tcBorders>
          </w:tcPr>
          <w:p w14:paraId="5925DAED" w14:textId="77777777" w:rsidR="006B3065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Does the company operate on more than one site?</w:t>
            </w:r>
          </w:p>
          <w:p w14:paraId="1C4C88AC" w14:textId="77777777" w:rsidR="006B3065" w:rsidRPr="00496811" w:rsidRDefault="006B5E48" w:rsidP="004729EB">
            <w:pPr>
              <w:spacing w:before="60" w:after="60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>If yes, please list sites and relevant operations to product/services named on this questionnaire.</w:t>
            </w:r>
          </w:p>
        </w:tc>
        <w:tc>
          <w:tcPr>
            <w:tcW w:w="2106" w:type="pct"/>
            <w:tcBorders>
              <w:top w:val="single" w:sz="4" w:space="0" w:color="auto"/>
            </w:tcBorders>
          </w:tcPr>
          <w:p w14:paraId="3F23E868" w14:textId="77777777" w:rsidR="006B3065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-1980136213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204" w:type="pct"/>
            <w:tcBorders>
              <w:top w:val="single" w:sz="4" w:space="0" w:color="auto"/>
            </w:tcBorders>
            <w:vAlign w:val="center"/>
          </w:tcPr>
          <w:p w14:paraId="5F97A0EA" w14:textId="77777777" w:rsidR="006B3065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418366861"/>
                <w:placeholder>
                  <w:docPart w:val="8C40D472416F4761B93286873EC8E846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212721DE" w14:textId="77777777" w:rsidTr="001C45D2">
        <w:tc>
          <w:tcPr>
            <w:tcW w:w="259" w:type="pct"/>
            <w:vMerge w:val="restart"/>
            <w:tcBorders>
              <w:top w:val="single" w:sz="4" w:space="0" w:color="auto"/>
            </w:tcBorders>
          </w:tcPr>
          <w:p w14:paraId="7BCDC6D7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431" w:type="pct"/>
            <w:vMerge w:val="restart"/>
            <w:tcBorders>
              <w:top w:val="single" w:sz="4" w:space="0" w:color="auto"/>
            </w:tcBorders>
          </w:tcPr>
          <w:p w14:paraId="20521C4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How many people does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the company employ?</w:t>
            </w:r>
          </w:p>
        </w:tc>
        <w:tc>
          <w:tcPr>
            <w:tcW w:w="2106" w:type="pct"/>
            <w:tcBorders>
              <w:top w:val="single" w:sz="4" w:space="0" w:color="auto"/>
            </w:tcBorders>
          </w:tcPr>
          <w:p w14:paraId="091347C8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Less than 10</w:t>
            </w:r>
          </w:p>
        </w:tc>
        <w:tc>
          <w:tcPr>
            <w:tcW w:w="1204" w:type="pct"/>
            <w:tcBorders>
              <w:top w:val="single" w:sz="4" w:space="0" w:color="auto"/>
            </w:tcBorders>
            <w:vAlign w:val="center"/>
          </w:tcPr>
          <w:p w14:paraId="43B5666C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160420689"/>
                <w:placeholder>
                  <w:docPart w:val="BB991CFCBAAC4499A4483F87193ADBCA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6D345203" w14:textId="77777777" w:rsidTr="001C45D2">
        <w:tc>
          <w:tcPr>
            <w:tcW w:w="259" w:type="pct"/>
            <w:vMerge/>
          </w:tcPr>
          <w:p w14:paraId="754AF2F3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757420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98DA43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11-100</w:t>
            </w:r>
          </w:p>
        </w:tc>
        <w:tc>
          <w:tcPr>
            <w:tcW w:w="1204" w:type="pct"/>
            <w:vAlign w:val="center"/>
          </w:tcPr>
          <w:p w14:paraId="59E2CF37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765526301"/>
                <w:placeholder>
                  <w:docPart w:val="27053B8AF8994BE1A57BDCEEF294ED9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376AE896" w14:textId="77777777" w:rsidTr="001C45D2">
        <w:tc>
          <w:tcPr>
            <w:tcW w:w="259" w:type="pct"/>
            <w:vMerge/>
          </w:tcPr>
          <w:p w14:paraId="0B3B1F8D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76360B68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126094E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101-1000</w:t>
            </w:r>
          </w:p>
        </w:tc>
        <w:tc>
          <w:tcPr>
            <w:tcW w:w="1204" w:type="pct"/>
            <w:vAlign w:val="center"/>
          </w:tcPr>
          <w:p w14:paraId="1E3D7980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491728226"/>
                <w:placeholder>
                  <w:docPart w:val="39C8332E9CF2450DB56A4A6BC74DE1F0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2EEFFD77" w14:textId="77777777" w:rsidTr="001C45D2">
        <w:tc>
          <w:tcPr>
            <w:tcW w:w="259" w:type="pct"/>
            <w:vMerge/>
          </w:tcPr>
          <w:p w14:paraId="1B69881A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3A971D78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52525E2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Greater than 1000</w:t>
            </w:r>
          </w:p>
        </w:tc>
        <w:tc>
          <w:tcPr>
            <w:tcW w:w="1204" w:type="pct"/>
            <w:vAlign w:val="center"/>
          </w:tcPr>
          <w:p w14:paraId="3CF21A84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204984309"/>
                <w:placeholder>
                  <w:docPart w:val="28DC24661E344264A15044449CD092D8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17A9390B" w14:textId="77777777" w:rsidTr="001C45D2">
        <w:trPr>
          <w:trHeight w:val="363"/>
        </w:trPr>
        <w:tc>
          <w:tcPr>
            <w:tcW w:w="259" w:type="pct"/>
            <w:vMerge w:val="restart"/>
          </w:tcPr>
          <w:p w14:paraId="47DB8AF5" w14:textId="77777777" w:rsidR="00174961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1431" w:type="pct"/>
            <w:vMerge w:val="restart"/>
          </w:tcPr>
          <w:p w14:paraId="4C6EB2D8" w14:textId="77777777" w:rsidR="00174961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Are any parts of the manufacturing &amp; supply/Services sub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-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contracted?</w:t>
            </w:r>
          </w:p>
          <w:p w14:paraId="4DCFDA24" w14:textId="77777777" w:rsidR="00174961" w:rsidRPr="00496811" w:rsidRDefault="006B5E48" w:rsidP="004729EB">
            <w:pPr>
              <w:spacing w:before="60" w:after="60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Tick those that are </w:t>
            </w: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>subcontracted.</w:t>
            </w:r>
          </w:p>
        </w:tc>
        <w:tc>
          <w:tcPr>
            <w:tcW w:w="2106" w:type="pct"/>
          </w:tcPr>
          <w:p w14:paraId="39F07078" w14:textId="77777777" w:rsidR="00174961" w:rsidRPr="00496811" w:rsidRDefault="006B5E48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Manufacturing</w:t>
            </w:r>
          </w:p>
        </w:tc>
        <w:tc>
          <w:tcPr>
            <w:tcW w:w="1204" w:type="pct"/>
            <w:vAlign w:val="center"/>
          </w:tcPr>
          <w:p w14:paraId="581779D1" w14:textId="77777777" w:rsidR="00174961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553203412"/>
                <w:placeholder>
                  <w:docPart w:val="6B4B9D692A1141399448769E8C056FB9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23A3E826" w14:textId="77777777" w:rsidTr="001C45D2">
        <w:trPr>
          <w:trHeight w:val="190"/>
        </w:trPr>
        <w:tc>
          <w:tcPr>
            <w:tcW w:w="259" w:type="pct"/>
            <w:vMerge/>
          </w:tcPr>
          <w:p w14:paraId="51FE26F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E29FF57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C35812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Packaging</w:t>
            </w:r>
          </w:p>
        </w:tc>
        <w:tc>
          <w:tcPr>
            <w:tcW w:w="1204" w:type="pct"/>
            <w:vAlign w:val="center"/>
          </w:tcPr>
          <w:p w14:paraId="3BA77E45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938473455"/>
                <w:placeholder>
                  <w:docPart w:val="D0501AD97DED42F18AD8478D76A18F8D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48786D5E" w14:textId="77777777" w:rsidTr="001C45D2">
        <w:trPr>
          <w:trHeight w:val="190"/>
        </w:trPr>
        <w:tc>
          <w:tcPr>
            <w:tcW w:w="259" w:type="pct"/>
            <w:vMerge/>
          </w:tcPr>
          <w:p w14:paraId="620DAD6E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41C3349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78C4962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Testing</w:t>
            </w:r>
          </w:p>
        </w:tc>
        <w:tc>
          <w:tcPr>
            <w:tcW w:w="1204" w:type="pct"/>
            <w:vAlign w:val="center"/>
          </w:tcPr>
          <w:p w14:paraId="28C27E6A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848287145"/>
                <w:placeholder>
                  <w:docPart w:val="9B8B7E99BD014CC796E88003BE2E401F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764ACF98" w14:textId="77777777" w:rsidTr="001C45D2">
        <w:trPr>
          <w:trHeight w:val="190"/>
        </w:trPr>
        <w:tc>
          <w:tcPr>
            <w:tcW w:w="259" w:type="pct"/>
            <w:vMerge/>
          </w:tcPr>
          <w:p w14:paraId="4F088637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511C85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6640969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Storage</w:t>
            </w:r>
          </w:p>
        </w:tc>
        <w:tc>
          <w:tcPr>
            <w:tcW w:w="1204" w:type="pct"/>
            <w:vAlign w:val="center"/>
          </w:tcPr>
          <w:p w14:paraId="56DCF90A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505619211"/>
                <w:placeholder>
                  <w:docPart w:val="308889108662404B9D793C1343B1A171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20C632D3" w14:textId="77777777" w:rsidTr="001C45D2">
        <w:trPr>
          <w:trHeight w:val="190"/>
        </w:trPr>
        <w:tc>
          <w:tcPr>
            <w:tcW w:w="259" w:type="pct"/>
            <w:vMerge/>
          </w:tcPr>
          <w:p w14:paraId="2F0AE7B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067335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22285EE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Distribution</w:t>
            </w:r>
          </w:p>
        </w:tc>
        <w:tc>
          <w:tcPr>
            <w:tcW w:w="1204" w:type="pct"/>
            <w:vAlign w:val="center"/>
          </w:tcPr>
          <w:p w14:paraId="01CC96EA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709652708"/>
                <w:placeholder>
                  <w:docPart w:val="8296A37DA6104402B41E9C81D8E8F232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41536A5E" w14:textId="77777777" w:rsidTr="001C45D2">
        <w:trPr>
          <w:trHeight w:val="190"/>
        </w:trPr>
        <w:tc>
          <w:tcPr>
            <w:tcW w:w="259" w:type="pct"/>
            <w:vMerge/>
          </w:tcPr>
          <w:p w14:paraId="6E989BB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6F9BF016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C566604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Other (please state)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: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ab/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291716691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204" w:type="pct"/>
            <w:vAlign w:val="center"/>
          </w:tcPr>
          <w:p w14:paraId="29948231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605918022"/>
                <w:placeholder>
                  <w:docPart w:val="DE325E24F3BD4250955097F134F4D090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 xml:space="preserve">Choose Yes or </w:t>
                </w:r>
                <w:r>
                  <w:rPr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F752D8" w14:paraId="4446C860" w14:textId="77777777" w:rsidTr="001C45D2">
        <w:trPr>
          <w:trHeight w:val="600"/>
        </w:trPr>
        <w:tc>
          <w:tcPr>
            <w:tcW w:w="259" w:type="pct"/>
            <w:vMerge w:val="restart"/>
          </w:tcPr>
          <w:p w14:paraId="38246673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1431" w:type="pct"/>
            <w:vMerge w:val="restart"/>
          </w:tcPr>
          <w:p w14:paraId="677B1C7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Does the company have a GMP Certificate for manufacture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/services? </w:t>
            </w:r>
          </w:p>
          <w:p w14:paraId="7901225A" w14:textId="77777777" w:rsidR="004729EB" w:rsidRPr="00496811" w:rsidRDefault="006B5E48" w:rsidP="004729EB">
            <w:pPr>
              <w:spacing w:before="60" w:after="60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>If so, please state the scope of the licence and please include a copy of certificate.</w:t>
            </w:r>
          </w:p>
        </w:tc>
        <w:tc>
          <w:tcPr>
            <w:tcW w:w="2106" w:type="pct"/>
          </w:tcPr>
          <w:p w14:paraId="3B8FDE5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has GMP certificate.</w:t>
            </w:r>
          </w:p>
        </w:tc>
        <w:tc>
          <w:tcPr>
            <w:tcW w:w="1204" w:type="pct"/>
            <w:vAlign w:val="center"/>
          </w:tcPr>
          <w:p w14:paraId="19509A93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631636461"/>
                <w:placeholder>
                  <w:docPart w:val="D4DB987A9AF5478D86B2F2F01A6B354E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664727F8" w14:textId="77777777" w:rsidTr="001C45D2">
        <w:trPr>
          <w:trHeight w:val="600"/>
        </w:trPr>
        <w:tc>
          <w:tcPr>
            <w:tcW w:w="259" w:type="pct"/>
            <w:vMerge/>
          </w:tcPr>
          <w:p w14:paraId="6A81F5F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6C5346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26785E6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Company does not have GMP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certificate but works within the requirements of a documented GMP quality system.</w:t>
            </w:r>
          </w:p>
        </w:tc>
        <w:tc>
          <w:tcPr>
            <w:tcW w:w="1204" w:type="pct"/>
            <w:vAlign w:val="center"/>
          </w:tcPr>
          <w:p w14:paraId="72CAB9CF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827406598"/>
                <w:placeholder>
                  <w:docPart w:val="2D9FBA189F104F2691A5606A0566E4FF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298F36BF" w14:textId="77777777" w:rsidTr="001C45D2">
        <w:trPr>
          <w:trHeight w:val="600"/>
        </w:trPr>
        <w:tc>
          <w:tcPr>
            <w:tcW w:w="259" w:type="pct"/>
            <w:vMerge/>
          </w:tcPr>
          <w:p w14:paraId="52D532FA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8119183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35082F9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has no certificate and does not work within the requirements of a documented GMP quality system.</w:t>
            </w:r>
          </w:p>
        </w:tc>
        <w:tc>
          <w:tcPr>
            <w:tcW w:w="1204" w:type="pct"/>
            <w:vAlign w:val="center"/>
          </w:tcPr>
          <w:p w14:paraId="1617C938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427200215"/>
                <w:placeholder>
                  <w:docPart w:val="14161207CEFE4810AC654D3223E60F63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30A99567" w14:textId="77777777" w:rsidTr="001C45D2">
        <w:trPr>
          <w:trHeight w:val="600"/>
        </w:trPr>
        <w:tc>
          <w:tcPr>
            <w:tcW w:w="259" w:type="pct"/>
            <w:vMerge w:val="restart"/>
          </w:tcPr>
          <w:p w14:paraId="76340936" w14:textId="77777777" w:rsidR="00A06CCF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1431" w:type="pct"/>
            <w:vMerge w:val="restart"/>
          </w:tcPr>
          <w:p w14:paraId="455255ED" w14:textId="77777777" w:rsidR="00A06CCF" w:rsidRPr="00496811" w:rsidRDefault="006B5E48" w:rsidP="001C45D2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Does the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company have a G</w:t>
            </w:r>
            <w:r>
              <w:rPr>
                <w:color w:val="auto"/>
                <w:sz w:val="20"/>
                <w:szCs w:val="20"/>
                <w:lang w:eastAsia="en-US"/>
              </w:rPr>
              <w:t>D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P Certificate for manufacture /services? </w:t>
            </w:r>
          </w:p>
          <w:p w14:paraId="02B741F0" w14:textId="77777777" w:rsidR="00A06CCF" w:rsidRPr="00496811" w:rsidRDefault="006B5E48" w:rsidP="001C45D2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bCs/>
                <w:color w:val="auto"/>
                <w:sz w:val="20"/>
                <w:szCs w:val="20"/>
                <w:lang w:eastAsia="en-US"/>
              </w:rPr>
              <w:t>If so, please state the scope of the licence and please include a copy of certificate.</w:t>
            </w:r>
          </w:p>
        </w:tc>
        <w:tc>
          <w:tcPr>
            <w:tcW w:w="2106" w:type="pct"/>
          </w:tcPr>
          <w:p w14:paraId="4B6949B0" w14:textId="77777777" w:rsidR="00A06CCF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has G</w:t>
            </w:r>
            <w:r>
              <w:rPr>
                <w:color w:val="auto"/>
                <w:sz w:val="20"/>
                <w:szCs w:val="20"/>
                <w:lang w:eastAsia="en-US"/>
              </w:rPr>
              <w:t>D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P certificate.</w:t>
            </w:r>
          </w:p>
        </w:tc>
        <w:tc>
          <w:tcPr>
            <w:tcW w:w="1204" w:type="pct"/>
            <w:vAlign w:val="center"/>
          </w:tcPr>
          <w:p w14:paraId="213CB2F1" w14:textId="77777777" w:rsidR="00A06CCF" w:rsidRDefault="006B5E48" w:rsidP="00496811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071343853"/>
                <w:placeholder>
                  <w:docPart w:val="E556CBFE3EA5416DA057F71EE9E0610B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41406771" w14:textId="77777777" w:rsidTr="001C45D2">
        <w:trPr>
          <w:trHeight w:val="600"/>
        </w:trPr>
        <w:tc>
          <w:tcPr>
            <w:tcW w:w="259" w:type="pct"/>
            <w:vMerge/>
          </w:tcPr>
          <w:p w14:paraId="74D55FB0" w14:textId="77777777" w:rsidR="00A06CCF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38C4E9E2" w14:textId="77777777" w:rsidR="00A06CCF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754D622F" w14:textId="77777777" w:rsidR="00A06CCF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does not have G</w:t>
            </w:r>
            <w:r>
              <w:rPr>
                <w:color w:val="auto"/>
                <w:sz w:val="20"/>
                <w:szCs w:val="20"/>
                <w:lang w:eastAsia="en-US"/>
              </w:rPr>
              <w:t>D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P certificate but works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within the requirements of a documented GMP quality system.</w:t>
            </w:r>
          </w:p>
        </w:tc>
        <w:tc>
          <w:tcPr>
            <w:tcW w:w="1204" w:type="pct"/>
            <w:vAlign w:val="center"/>
          </w:tcPr>
          <w:p w14:paraId="34BC922C" w14:textId="77777777" w:rsidR="00A06CCF" w:rsidRDefault="006B5E48" w:rsidP="00496811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805002794"/>
                <w:placeholder>
                  <w:docPart w:val="8E0358300A9A4F5AB04E8BA029C7ECB9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70C074DD" w14:textId="77777777" w:rsidTr="001C45D2">
        <w:trPr>
          <w:trHeight w:val="600"/>
        </w:trPr>
        <w:tc>
          <w:tcPr>
            <w:tcW w:w="259" w:type="pct"/>
            <w:vMerge/>
          </w:tcPr>
          <w:p w14:paraId="5ECD4280" w14:textId="77777777" w:rsidR="00A06CCF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037D0A49" w14:textId="77777777" w:rsidR="00A06CCF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6F004791" w14:textId="77777777" w:rsidR="00A06CCF" w:rsidRPr="00496811" w:rsidRDefault="006B5E48" w:rsidP="00D47E8A">
            <w:pPr>
              <w:tabs>
                <w:tab w:val="left" w:pos="3036"/>
              </w:tabs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has no certificate and does not work within the requirements of a documented G</w:t>
            </w:r>
            <w:r>
              <w:rPr>
                <w:color w:val="auto"/>
                <w:sz w:val="20"/>
                <w:szCs w:val="20"/>
                <w:lang w:eastAsia="en-US"/>
              </w:rPr>
              <w:t>D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P quality system.</w:t>
            </w:r>
          </w:p>
        </w:tc>
        <w:tc>
          <w:tcPr>
            <w:tcW w:w="1204" w:type="pct"/>
            <w:vAlign w:val="center"/>
          </w:tcPr>
          <w:p w14:paraId="78C67697" w14:textId="77777777" w:rsidR="00A06CCF" w:rsidRDefault="006B5E48" w:rsidP="00496811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770224254"/>
                <w:placeholder>
                  <w:docPart w:val="B39BEE7C54F34D13ABADFE5C03CB48E6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553479C3" w14:textId="77777777" w:rsidTr="001C45D2">
        <w:tc>
          <w:tcPr>
            <w:tcW w:w="259" w:type="pct"/>
            <w:vMerge w:val="restart"/>
          </w:tcPr>
          <w:p w14:paraId="225045C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</w:t>
            </w:r>
            <w:r>
              <w:rPr>
                <w:color w:val="auto"/>
                <w:sz w:val="20"/>
                <w:szCs w:val="20"/>
                <w:lang w:eastAsia="en-US"/>
              </w:rPr>
              <w:t>2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  <w:vMerge w:val="restart"/>
          </w:tcPr>
          <w:p w14:paraId="7C920177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Does the company have Quality Management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lastRenderedPageBreak/>
              <w:t>Certification (e.g. ISO 9001 or ISO 13485)?</w:t>
            </w:r>
          </w:p>
          <w:p w14:paraId="084F1D15" w14:textId="77777777" w:rsidR="004729EB" w:rsidRPr="00496811" w:rsidRDefault="006B5E48" w:rsidP="004729EB">
            <w:pPr>
              <w:spacing w:before="60" w:after="60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 xml:space="preserve">If so, please include a copy of certificate. </w:t>
            </w:r>
          </w:p>
        </w:tc>
        <w:tc>
          <w:tcPr>
            <w:tcW w:w="2106" w:type="pct"/>
          </w:tcPr>
          <w:p w14:paraId="5E1B630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lastRenderedPageBreak/>
              <w:t>Company has no formal registration and does not work within the requirements of a documented quality system.</w:t>
            </w:r>
          </w:p>
        </w:tc>
        <w:tc>
          <w:tcPr>
            <w:tcW w:w="1204" w:type="pct"/>
            <w:vAlign w:val="center"/>
          </w:tcPr>
          <w:p w14:paraId="5BB1F5ED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423617143"/>
                <w:placeholder>
                  <w:docPart w:val="B73C2DB38B974DB38B1D667E2A7CB544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</w:t>
                </w:r>
                <w:r>
                  <w:rPr>
                    <w:sz w:val="20"/>
                    <w:szCs w:val="20"/>
                  </w:rPr>
                  <w:t>A</w:t>
                </w:r>
              </w:sdtContent>
            </w:sdt>
          </w:p>
        </w:tc>
      </w:tr>
      <w:tr w:rsidR="00F752D8" w14:paraId="6AB1A9B2" w14:textId="77777777" w:rsidTr="001C45D2">
        <w:tc>
          <w:tcPr>
            <w:tcW w:w="259" w:type="pct"/>
            <w:vMerge/>
          </w:tcPr>
          <w:p w14:paraId="5930008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1925C2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6E6BEE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has no formal registration but works within the requirements of a documented quality system.</w:t>
            </w:r>
          </w:p>
        </w:tc>
        <w:tc>
          <w:tcPr>
            <w:tcW w:w="1204" w:type="pct"/>
            <w:vAlign w:val="center"/>
          </w:tcPr>
          <w:p w14:paraId="5D358EBC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278375367"/>
                <w:placeholder>
                  <w:docPart w:val="1EA5BBD4024741ED9B9AD0B13ED554DD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458A8379" w14:textId="77777777" w:rsidTr="001C45D2">
        <w:tc>
          <w:tcPr>
            <w:tcW w:w="259" w:type="pct"/>
            <w:vMerge/>
          </w:tcPr>
          <w:p w14:paraId="3CC804FB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6073D99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576E54F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Company has formal registration of its quality system.</w:t>
            </w:r>
          </w:p>
        </w:tc>
        <w:tc>
          <w:tcPr>
            <w:tcW w:w="1204" w:type="pct"/>
            <w:vAlign w:val="center"/>
          </w:tcPr>
          <w:p w14:paraId="3EBF2210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299494054"/>
                <w:placeholder>
                  <w:docPart w:val="9F1B36C99D4D4039886C841D3FAA324D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160DE632" w14:textId="77777777" w:rsidTr="001C45D2">
        <w:tc>
          <w:tcPr>
            <w:tcW w:w="259" w:type="pct"/>
            <w:vMerge/>
          </w:tcPr>
          <w:p w14:paraId="6DE2939E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8460C5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2254F7E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Company has other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certification(s).</w:t>
            </w:r>
          </w:p>
        </w:tc>
        <w:tc>
          <w:tcPr>
            <w:tcW w:w="1204" w:type="pct"/>
            <w:vAlign w:val="center"/>
          </w:tcPr>
          <w:p w14:paraId="30B7CBB0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6216347"/>
                <w:placeholder>
                  <w:docPart w:val="FCB6730B98D148EAAC1BF5622EC42A97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062E9871" w14:textId="77777777" w:rsidTr="00075673">
        <w:tc>
          <w:tcPr>
            <w:tcW w:w="259" w:type="pct"/>
            <w:vMerge/>
          </w:tcPr>
          <w:p w14:paraId="2E44DC0A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2BA373D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310" w:type="pct"/>
            <w:gridSpan w:val="2"/>
          </w:tcPr>
          <w:p w14:paraId="5CE5DD33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Please indicate other certification(s), if applicable: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-1383395594"/>
              <w:placeholder>
                <w:docPart w:val="DefaultPlaceholder_-1854013440"/>
              </w:placeholder>
              <w:showingPlcHdr/>
            </w:sdtPr>
            <w:sdtEndPr/>
            <w:sdtContent>
              <w:p w14:paraId="7963D6A6" w14:textId="77777777" w:rsidR="004729EB" w:rsidRPr="00496811" w:rsidRDefault="006B5E48" w:rsidP="004729EB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  <w:tr w:rsidR="00F752D8" w14:paraId="362EAEAC" w14:textId="77777777" w:rsidTr="001C45D2">
        <w:trPr>
          <w:trHeight w:val="1173"/>
        </w:trPr>
        <w:tc>
          <w:tcPr>
            <w:tcW w:w="259" w:type="pct"/>
          </w:tcPr>
          <w:p w14:paraId="449ADD86" w14:textId="77777777" w:rsidR="00557348" w:rsidRPr="00496811" w:rsidRDefault="006B5E48" w:rsidP="007E4AA7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</w:t>
            </w:r>
            <w:r>
              <w:rPr>
                <w:color w:val="auto"/>
                <w:sz w:val="20"/>
                <w:szCs w:val="20"/>
                <w:lang w:eastAsia="en-US"/>
              </w:rPr>
              <w:t>3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</w:tcPr>
          <w:p w14:paraId="0431398C" w14:textId="77777777" w:rsidR="00557348" w:rsidRPr="00496811" w:rsidRDefault="006B5E48" w:rsidP="007E4AA7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 you have a Quality Department or full time Quality role within your organisation?</w:t>
            </w:r>
          </w:p>
        </w:tc>
        <w:tc>
          <w:tcPr>
            <w:tcW w:w="2106" w:type="pct"/>
            <w:shd w:val="clear" w:color="auto" w:fill="D9D9D9" w:themeFill="background1" w:themeFillShade="D9"/>
          </w:tcPr>
          <w:p w14:paraId="6F79577E" w14:textId="77777777" w:rsidR="00557348" w:rsidRPr="00496811" w:rsidRDefault="006B5E48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4" w:type="pct"/>
            <w:vAlign w:val="center"/>
          </w:tcPr>
          <w:p w14:paraId="1D1E805A" w14:textId="77777777" w:rsidR="00557348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583758699"/>
                <w:placeholder>
                  <w:docPart w:val="82275B96F80C4337A801D6AE56A87D78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11E0239D" w14:textId="77777777" w:rsidTr="001C45D2">
        <w:trPr>
          <w:trHeight w:val="666"/>
        </w:trPr>
        <w:tc>
          <w:tcPr>
            <w:tcW w:w="259" w:type="pct"/>
          </w:tcPr>
          <w:p w14:paraId="37EFDC3E" w14:textId="77777777" w:rsidR="00BE3DC8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</w:t>
            </w:r>
            <w:r>
              <w:rPr>
                <w:color w:val="auto"/>
                <w:sz w:val="20"/>
                <w:szCs w:val="20"/>
                <w:lang w:eastAsia="en-US"/>
              </w:rPr>
              <w:t>4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</w:tcPr>
          <w:p w14:paraId="07E1159C" w14:textId="77777777" w:rsidR="00BE3DC8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Do you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have a Quality Manual?</w:t>
            </w:r>
          </w:p>
        </w:tc>
        <w:tc>
          <w:tcPr>
            <w:tcW w:w="2106" w:type="pct"/>
          </w:tcPr>
          <w:p w14:paraId="6106C867" w14:textId="77777777" w:rsidR="00BE3DC8" w:rsidRPr="00496811" w:rsidRDefault="006B5E48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If No, go to Question 15</w:t>
            </w:r>
          </w:p>
        </w:tc>
        <w:tc>
          <w:tcPr>
            <w:tcW w:w="1204" w:type="pct"/>
            <w:vAlign w:val="center"/>
          </w:tcPr>
          <w:p w14:paraId="5C43033D" w14:textId="77777777" w:rsidR="00BE3DC8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2019607534"/>
                <w:placeholder>
                  <w:docPart w:val="BF268BC40DB6469D8148AEE6FAF01963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65233CA1" w14:textId="77777777" w:rsidTr="001C45D2">
        <w:tc>
          <w:tcPr>
            <w:tcW w:w="259" w:type="pct"/>
            <w:vMerge w:val="restart"/>
          </w:tcPr>
          <w:p w14:paraId="5EC2F974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</w:t>
            </w:r>
            <w:r>
              <w:rPr>
                <w:color w:val="auto"/>
                <w:sz w:val="20"/>
                <w:szCs w:val="20"/>
                <w:lang w:eastAsia="en-US"/>
              </w:rPr>
              <w:t>5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  <w:vMerge w:val="restart"/>
          </w:tcPr>
          <w:p w14:paraId="78E8B28D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How often is the Quality Manual reviewed?</w:t>
            </w:r>
          </w:p>
        </w:tc>
        <w:tc>
          <w:tcPr>
            <w:tcW w:w="2106" w:type="pct"/>
          </w:tcPr>
          <w:p w14:paraId="1216BC2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Every year</w:t>
            </w:r>
          </w:p>
        </w:tc>
        <w:tc>
          <w:tcPr>
            <w:tcW w:w="1204" w:type="pct"/>
            <w:vAlign w:val="center"/>
          </w:tcPr>
          <w:p w14:paraId="0D3C80BB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983040000"/>
                <w:placeholder>
                  <w:docPart w:val="A99581B5E1E441BBB0E947AB51A0BB02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34AC7431" w14:textId="77777777" w:rsidTr="001C45D2">
        <w:tc>
          <w:tcPr>
            <w:tcW w:w="259" w:type="pct"/>
            <w:vMerge/>
          </w:tcPr>
          <w:p w14:paraId="13D9DD4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809EE9E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2013DB5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Every two years</w:t>
            </w:r>
          </w:p>
        </w:tc>
        <w:tc>
          <w:tcPr>
            <w:tcW w:w="1204" w:type="pct"/>
            <w:vAlign w:val="center"/>
          </w:tcPr>
          <w:p w14:paraId="34D3994A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43831670"/>
                <w:placeholder>
                  <w:docPart w:val="849EBACB151140FBABE39112AF245871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028C752C" w14:textId="77777777" w:rsidTr="001C45D2">
        <w:tc>
          <w:tcPr>
            <w:tcW w:w="259" w:type="pct"/>
            <w:vMerge/>
          </w:tcPr>
          <w:p w14:paraId="56F23A24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5AD55B7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5BE10C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Other (Please specify)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: </w:t>
            </w:r>
            <w:sdt>
              <w:sdtPr>
                <w:rPr>
                  <w:color w:val="auto"/>
                  <w:sz w:val="20"/>
                  <w:szCs w:val="20"/>
                  <w:lang w:eastAsia="en-US"/>
                </w:rPr>
                <w:id w:val="1427617252"/>
                <w:placeholder>
                  <w:docPart w:val="DefaultPlaceholder_-1854013440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204" w:type="pct"/>
            <w:vAlign w:val="center"/>
          </w:tcPr>
          <w:p w14:paraId="67960D63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713098550"/>
                <w:placeholder>
                  <w:docPart w:val="33B00D7D4D084D7B88C5B03B4F031207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48AE5FB6" w14:textId="77777777" w:rsidTr="001C45D2">
        <w:trPr>
          <w:trHeight w:val="626"/>
        </w:trPr>
        <w:tc>
          <w:tcPr>
            <w:tcW w:w="259" w:type="pct"/>
          </w:tcPr>
          <w:p w14:paraId="6177C32B" w14:textId="77777777" w:rsidR="00C76692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</w:t>
            </w:r>
            <w:r>
              <w:rPr>
                <w:color w:val="auto"/>
                <w:sz w:val="20"/>
                <w:szCs w:val="20"/>
                <w:lang w:eastAsia="en-US"/>
              </w:rPr>
              <w:t>6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</w:tcPr>
          <w:p w14:paraId="4A872C94" w14:textId="77777777" w:rsidR="00C76692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 you have an Approved Suppliers List?</w:t>
            </w:r>
          </w:p>
        </w:tc>
        <w:tc>
          <w:tcPr>
            <w:tcW w:w="2106" w:type="pct"/>
            <w:shd w:val="clear" w:color="auto" w:fill="D9D9D9" w:themeFill="background1" w:themeFillShade="D9"/>
          </w:tcPr>
          <w:p w14:paraId="3EC60015" w14:textId="77777777" w:rsidR="00C76692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4" w:type="pct"/>
            <w:vAlign w:val="center"/>
          </w:tcPr>
          <w:p w14:paraId="4CFE090F" w14:textId="77777777" w:rsidR="00C76692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249895625"/>
                <w:placeholder>
                  <w:docPart w:val="821F8E6D926A4B71943DD6C685E7DD93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73EA8EBB" w14:textId="77777777" w:rsidTr="001C45D2">
        <w:tc>
          <w:tcPr>
            <w:tcW w:w="259" w:type="pct"/>
            <w:vMerge w:val="restart"/>
          </w:tcPr>
          <w:p w14:paraId="649AAC18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</w:t>
            </w:r>
            <w:r>
              <w:rPr>
                <w:color w:val="auto"/>
                <w:sz w:val="20"/>
                <w:szCs w:val="20"/>
                <w:lang w:eastAsia="en-US"/>
              </w:rPr>
              <w:t>7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  <w:vMerge w:val="restart"/>
          </w:tcPr>
          <w:p w14:paraId="1CC912E7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Are suppliers audited?</w:t>
            </w:r>
          </w:p>
        </w:tc>
        <w:tc>
          <w:tcPr>
            <w:tcW w:w="2106" w:type="pct"/>
          </w:tcPr>
          <w:p w14:paraId="68E6D6E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Suppliers are not audited.</w:t>
            </w:r>
          </w:p>
        </w:tc>
        <w:tc>
          <w:tcPr>
            <w:tcW w:w="1204" w:type="pct"/>
            <w:vAlign w:val="center"/>
          </w:tcPr>
          <w:p w14:paraId="7ACF0B1F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582579167"/>
                <w:placeholder>
                  <w:docPart w:val="A15580586A67422892241EEE59784CE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0454F7E1" w14:textId="77777777" w:rsidTr="001C45D2">
        <w:tc>
          <w:tcPr>
            <w:tcW w:w="259" w:type="pct"/>
            <w:vMerge/>
          </w:tcPr>
          <w:p w14:paraId="0872A07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308374F6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3E2AD8E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Suppliers are audited. Findings are recorded, but not in accordance with a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documented company procedure.</w:t>
            </w:r>
          </w:p>
        </w:tc>
        <w:tc>
          <w:tcPr>
            <w:tcW w:w="1204" w:type="pct"/>
            <w:vAlign w:val="center"/>
          </w:tcPr>
          <w:p w14:paraId="0CCF35F0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2107147367"/>
                <w:placeholder>
                  <w:docPart w:val="2D5C21D02EE54A2B8BDBD6E1CE55BD4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2DB39324" w14:textId="77777777" w:rsidTr="001C45D2">
        <w:tc>
          <w:tcPr>
            <w:tcW w:w="259" w:type="pct"/>
            <w:vMerge/>
          </w:tcPr>
          <w:p w14:paraId="4AB6355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4B298387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12A7B6F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Formal audits are carried out, are reviewed on a regular basis in accordance with a documented company procedure and audit schedule.</w:t>
            </w:r>
          </w:p>
        </w:tc>
        <w:tc>
          <w:tcPr>
            <w:tcW w:w="1204" w:type="pct"/>
            <w:vAlign w:val="center"/>
          </w:tcPr>
          <w:p w14:paraId="47233BA2" w14:textId="77777777" w:rsidR="004729EB" w:rsidRPr="00496811" w:rsidRDefault="006B5E48" w:rsidP="00496811">
            <w:pPr>
              <w:spacing w:before="60" w:after="60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2062321725"/>
                <w:placeholder>
                  <w:docPart w:val="ADE012A482814093B18FFB5FE5ECC4BB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27CBFD91" w14:textId="77777777" w:rsidTr="001C45D2">
        <w:tc>
          <w:tcPr>
            <w:tcW w:w="259" w:type="pct"/>
            <w:vMerge w:val="restart"/>
          </w:tcPr>
          <w:p w14:paraId="5D208506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1</w:t>
            </w:r>
            <w:r>
              <w:rPr>
                <w:color w:val="auto"/>
                <w:sz w:val="20"/>
                <w:szCs w:val="20"/>
                <w:lang w:eastAsia="en-US"/>
              </w:rPr>
              <w:t>8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  <w:vMerge w:val="restart"/>
          </w:tcPr>
          <w:p w14:paraId="439C12D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Are internal audits performed?</w:t>
            </w:r>
          </w:p>
        </w:tc>
        <w:tc>
          <w:tcPr>
            <w:tcW w:w="2106" w:type="pct"/>
          </w:tcPr>
          <w:p w14:paraId="558ABB6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Internal audit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s not performed.</w:t>
            </w:r>
          </w:p>
        </w:tc>
        <w:tc>
          <w:tcPr>
            <w:tcW w:w="1204" w:type="pct"/>
            <w:vAlign w:val="center"/>
          </w:tcPr>
          <w:p w14:paraId="4643882D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194685547"/>
                <w:placeholder>
                  <w:docPart w:val="67DB6349258041C0A2E1F0F0AE754D68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70003BB7" w14:textId="77777777" w:rsidTr="001C45D2">
        <w:tc>
          <w:tcPr>
            <w:tcW w:w="259" w:type="pct"/>
            <w:vMerge/>
          </w:tcPr>
          <w:p w14:paraId="57CB67A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3153A864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716FC57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Informal audits are conducted and documented but not in accordance with a documented company procedure.</w:t>
            </w:r>
          </w:p>
        </w:tc>
        <w:tc>
          <w:tcPr>
            <w:tcW w:w="1204" w:type="pct"/>
            <w:vAlign w:val="center"/>
          </w:tcPr>
          <w:p w14:paraId="67F653F8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274797001"/>
                <w:placeholder>
                  <w:docPart w:val="332508427147429884DBFD8B8AC57065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6A9063B6" w14:textId="77777777" w:rsidTr="001C45D2">
        <w:tc>
          <w:tcPr>
            <w:tcW w:w="259" w:type="pct"/>
            <w:vMerge/>
          </w:tcPr>
          <w:p w14:paraId="53FFC787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6965D3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2181B76E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Formal audits are conducted on all departments on a regular basis in accordance with a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documented company procedure and audit schedule.</w:t>
            </w:r>
          </w:p>
        </w:tc>
        <w:tc>
          <w:tcPr>
            <w:tcW w:w="1204" w:type="pct"/>
            <w:vAlign w:val="center"/>
          </w:tcPr>
          <w:p w14:paraId="0866CB42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309274964"/>
                <w:placeholder>
                  <w:docPart w:val="48DCF737203048AA9D4C822E82EE73A4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4A0570D6" w14:textId="77777777" w:rsidTr="001C45D2">
        <w:tc>
          <w:tcPr>
            <w:tcW w:w="259" w:type="pct"/>
            <w:vMerge w:val="restart"/>
          </w:tcPr>
          <w:p w14:paraId="404E3AE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lastRenderedPageBreak/>
              <w:t>1</w:t>
            </w:r>
            <w:r>
              <w:rPr>
                <w:color w:val="auto"/>
                <w:sz w:val="20"/>
                <w:szCs w:val="20"/>
                <w:lang w:eastAsia="en-US"/>
              </w:rPr>
              <w:t>9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  <w:vMerge w:val="restart"/>
          </w:tcPr>
          <w:p w14:paraId="1437489A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 you have a procedure in place for Out of Specification or Nonconforming Product/Service?</w:t>
            </w:r>
          </w:p>
        </w:tc>
        <w:tc>
          <w:tcPr>
            <w:tcW w:w="2106" w:type="pct"/>
          </w:tcPr>
          <w:p w14:paraId="27E8FFC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An Out of Specification/Nonconforming Product/Service procedure is not in place.</w:t>
            </w:r>
          </w:p>
        </w:tc>
        <w:tc>
          <w:tcPr>
            <w:tcW w:w="1204" w:type="pct"/>
            <w:vAlign w:val="center"/>
          </w:tcPr>
          <w:p w14:paraId="30A877B7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663631120"/>
                <w:placeholder>
                  <w:docPart w:val="6352E44F98C54D3A8634875E70AB1AF4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6F476680" w14:textId="77777777" w:rsidTr="001C45D2">
        <w:tc>
          <w:tcPr>
            <w:tcW w:w="259" w:type="pct"/>
            <w:vMerge/>
          </w:tcPr>
          <w:p w14:paraId="4DC694E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64BA04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2E51E598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Product is segregated and labelled to prevent unintended use/service is suspended, and an informal investigation is performed but not formally documented.</w:t>
            </w:r>
          </w:p>
        </w:tc>
        <w:tc>
          <w:tcPr>
            <w:tcW w:w="1204" w:type="pct"/>
            <w:vAlign w:val="center"/>
          </w:tcPr>
          <w:p w14:paraId="16E1CB78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2084446420"/>
                <w:placeholder>
                  <w:docPart w:val="604F1DC4C82647D8ABA69EF0BABDAC57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2C81FE53" w14:textId="77777777" w:rsidTr="001C45D2">
        <w:trPr>
          <w:cantSplit/>
        </w:trPr>
        <w:tc>
          <w:tcPr>
            <w:tcW w:w="259" w:type="pct"/>
            <w:vMerge/>
          </w:tcPr>
          <w:p w14:paraId="21342746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68D37C1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144DAD5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Product is segregated to prevent unintended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use/service is suspended, and an informal investigation is performed with actions and results documented.</w:t>
            </w:r>
          </w:p>
        </w:tc>
        <w:tc>
          <w:tcPr>
            <w:tcW w:w="1204" w:type="pct"/>
            <w:vAlign w:val="center"/>
          </w:tcPr>
          <w:p w14:paraId="02FFDB05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517934765"/>
                <w:placeholder>
                  <w:docPart w:val="390BD25527194C2D9601108E166E66C7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1CB97CA7" w14:textId="77777777" w:rsidTr="001C45D2">
        <w:tc>
          <w:tcPr>
            <w:tcW w:w="259" w:type="pct"/>
            <w:vMerge/>
          </w:tcPr>
          <w:p w14:paraId="12066FC7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BFAE39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2F8BC9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Product is segregated to prevent unintended use/service is suspended, and a formal investigation is performed in accordance wit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h documented company procedure.</w:t>
            </w:r>
          </w:p>
        </w:tc>
        <w:tc>
          <w:tcPr>
            <w:tcW w:w="1204" w:type="pct"/>
            <w:vAlign w:val="center"/>
          </w:tcPr>
          <w:p w14:paraId="1B68C0CF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2102071655"/>
                <w:placeholder>
                  <w:docPart w:val="85DCA53289EA477DB4D5507BA2D09284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0C53D97E" w14:textId="77777777" w:rsidTr="001C45D2">
        <w:trPr>
          <w:cantSplit/>
        </w:trPr>
        <w:tc>
          <w:tcPr>
            <w:tcW w:w="259" w:type="pct"/>
            <w:vMerge w:val="restart"/>
          </w:tcPr>
          <w:p w14:paraId="12EFC6A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20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  <w:vMerge w:val="restart"/>
          </w:tcPr>
          <w:p w14:paraId="13A56A36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What procedure is in place for investigating non-conformances and taking appropriate corrective and/or preventive action (CAPA)?</w:t>
            </w:r>
          </w:p>
        </w:tc>
        <w:tc>
          <w:tcPr>
            <w:tcW w:w="2106" w:type="pct"/>
          </w:tcPr>
          <w:p w14:paraId="4BE8562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No non-conformance procedure is in place.</w:t>
            </w:r>
          </w:p>
        </w:tc>
        <w:tc>
          <w:tcPr>
            <w:tcW w:w="1204" w:type="pct"/>
            <w:vAlign w:val="center"/>
          </w:tcPr>
          <w:p w14:paraId="2B3E33BE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7111002"/>
                <w:placeholder>
                  <w:docPart w:val="61127B64F43C4395BE39EFF1E32088A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2231A439" w14:textId="77777777" w:rsidTr="001C45D2">
        <w:trPr>
          <w:cantSplit/>
        </w:trPr>
        <w:tc>
          <w:tcPr>
            <w:tcW w:w="259" w:type="pct"/>
            <w:vMerge/>
          </w:tcPr>
          <w:p w14:paraId="07CB659B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105B2F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72AE93E6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An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informal non-conformance investigation process is used but not documented.</w:t>
            </w:r>
          </w:p>
        </w:tc>
        <w:tc>
          <w:tcPr>
            <w:tcW w:w="1204" w:type="pct"/>
            <w:vAlign w:val="center"/>
          </w:tcPr>
          <w:p w14:paraId="2E6CE248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364649780"/>
                <w:placeholder>
                  <w:docPart w:val="43FDFFA46FB64FEBA5B03F366481C143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25D83657" w14:textId="77777777" w:rsidTr="001C45D2">
        <w:trPr>
          <w:cantSplit/>
        </w:trPr>
        <w:tc>
          <w:tcPr>
            <w:tcW w:w="259" w:type="pct"/>
            <w:vMerge/>
          </w:tcPr>
          <w:p w14:paraId="6575DDCB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75CAB2B3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7C3663D3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An informal non-conformance investigation process is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used,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and the actions and results are documented.</w:t>
            </w:r>
          </w:p>
        </w:tc>
        <w:tc>
          <w:tcPr>
            <w:tcW w:w="1204" w:type="pct"/>
            <w:vAlign w:val="center"/>
          </w:tcPr>
          <w:p w14:paraId="4DA09DF2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207526427"/>
                <w:placeholder>
                  <w:docPart w:val="C908B1E33A2640AEBB280122DC84697B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3C78581C" w14:textId="77777777" w:rsidTr="001C45D2">
        <w:trPr>
          <w:cantSplit/>
        </w:trPr>
        <w:tc>
          <w:tcPr>
            <w:tcW w:w="259" w:type="pct"/>
            <w:vMerge/>
          </w:tcPr>
          <w:p w14:paraId="72A970E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695C80AA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1CC0EF9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 formal CAPA procedure is in pl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ace, including investigation, determination of root cause and an effectiveness check of actions taken to remove the root cause, and the actions and results are documented.</w:t>
            </w:r>
          </w:p>
        </w:tc>
        <w:tc>
          <w:tcPr>
            <w:tcW w:w="1204" w:type="pct"/>
            <w:vAlign w:val="center"/>
          </w:tcPr>
          <w:p w14:paraId="30B575E3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548956927"/>
                <w:placeholder>
                  <w:docPart w:val="6EF7F26BF7084E859EC8B3BCDF2914A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1BBDAAF6" w14:textId="77777777" w:rsidTr="001C45D2">
        <w:trPr>
          <w:cantSplit/>
        </w:trPr>
        <w:tc>
          <w:tcPr>
            <w:tcW w:w="259" w:type="pct"/>
            <w:vMerge w:val="restart"/>
          </w:tcPr>
          <w:p w14:paraId="6FD9116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</w:t>
            </w:r>
            <w:r>
              <w:rPr>
                <w:color w:val="auto"/>
                <w:sz w:val="20"/>
                <w:szCs w:val="20"/>
                <w:lang w:eastAsia="en-US"/>
              </w:rPr>
              <w:t>1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  <w:vMerge w:val="restart"/>
          </w:tcPr>
          <w:p w14:paraId="757E419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What procedure is in place for dealing with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customer complaints?</w:t>
            </w:r>
          </w:p>
        </w:tc>
        <w:tc>
          <w:tcPr>
            <w:tcW w:w="2106" w:type="pct"/>
          </w:tcPr>
          <w:p w14:paraId="07A7F4BD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No complaints handling procedure is in place.</w:t>
            </w:r>
          </w:p>
        </w:tc>
        <w:tc>
          <w:tcPr>
            <w:tcW w:w="1204" w:type="pct"/>
            <w:vAlign w:val="center"/>
          </w:tcPr>
          <w:p w14:paraId="51649BE6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336455922"/>
                <w:placeholder>
                  <w:docPart w:val="6979CF1B1CE547B7B0B2CAFA49698F13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57AF5830" w14:textId="77777777" w:rsidTr="001C45D2">
        <w:trPr>
          <w:cantSplit/>
        </w:trPr>
        <w:tc>
          <w:tcPr>
            <w:tcW w:w="259" w:type="pct"/>
            <w:vMerge/>
          </w:tcPr>
          <w:p w14:paraId="5654622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7E455FC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677722A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An informal process is used to review customer complaints, but actions and results are not documented.</w:t>
            </w:r>
          </w:p>
        </w:tc>
        <w:tc>
          <w:tcPr>
            <w:tcW w:w="1204" w:type="pct"/>
            <w:vAlign w:val="center"/>
          </w:tcPr>
          <w:p w14:paraId="6F638341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2034112803"/>
                <w:placeholder>
                  <w:docPart w:val="F302C274655E4AFB9D971B3CB7226FA3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1A8B8D11" w14:textId="77777777" w:rsidTr="001C45D2">
        <w:trPr>
          <w:cantSplit/>
          <w:trHeight w:val="845"/>
        </w:trPr>
        <w:tc>
          <w:tcPr>
            <w:tcW w:w="259" w:type="pct"/>
            <w:vMerge/>
          </w:tcPr>
          <w:p w14:paraId="7CD701C6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F6C0F0D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4F8A44F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 formal process is used where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actions and results are documented, including actions related to escalation and reporting back to customers where appropriate.</w:t>
            </w:r>
          </w:p>
        </w:tc>
        <w:tc>
          <w:tcPr>
            <w:tcW w:w="1204" w:type="pct"/>
            <w:vAlign w:val="center"/>
          </w:tcPr>
          <w:p w14:paraId="06843FAD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023676509"/>
                <w:placeholder>
                  <w:docPart w:val="F6405C11F8C14FB092D3A9BC8C7D9A1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6C93E092" w14:textId="77777777" w:rsidTr="001C45D2">
        <w:trPr>
          <w:cantSplit/>
        </w:trPr>
        <w:tc>
          <w:tcPr>
            <w:tcW w:w="259" w:type="pct"/>
            <w:vMerge w:val="restart"/>
          </w:tcPr>
          <w:p w14:paraId="76AF8802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</w:t>
            </w:r>
            <w:r>
              <w:rPr>
                <w:color w:val="auto"/>
                <w:sz w:val="20"/>
                <w:szCs w:val="20"/>
                <w:lang w:eastAsia="en-US"/>
              </w:rPr>
              <w:t>2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  <w:vMerge w:val="restart"/>
          </w:tcPr>
          <w:p w14:paraId="4701B5D4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Calibration of test and measuring equipment</w:t>
            </w:r>
          </w:p>
        </w:tc>
        <w:tc>
          <w:tcPr>
            <w:tcW w:w="2106" w:type="pct"/>
          </w:tcPr>
          <w:p w14:paraId="27A95EA8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No calibration procedure is in place.</w:t>
            </w:r>
          </w:p>
        </w:tc>
        <w:tc>
          <w:tcPr>
            <w:tcW w:w="1204" w:type="pct"/>
            <w:vAlign w:val="center"/>
          </w:tcPr>
          <w:p w14:paraId="27A1284D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934896817"/>
                <w:placeholder>
                  <w:docPart w:val="8CCE6927559742F891DFEA879E52CE3F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3116B7C6" w14:textId="77777777" w:rsidTr="001C45D2">
        <w:trPr>
          <w:cantSplit/>
        </w:trPr>
        <w:tc>
          <w:tcPr>
            <w:tcW w:w="259" w:type="pct"/>
            <w:vMerge/>
          </w:tcPr>
          <w:p w14:paraId="001B2FA3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2DFF3797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3304584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An informal process is used but results are not documented.</w:t>
            </w:r>
          </w:p>
        </w:tc>
        <w:tc>
          <w:tcPr>
            <w:tcW w:w="1204" w:type="pct"/>
            <w:vAlign w:val="center"/>
          </w:tcPr>
          <w:p w14:paraId="48BA608C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835215991"/>
                <w:placeholder>
                  <w:docPart w:val="7918ABFA47CF45E7AE29E29DDFD772E2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591F69E2" w14:textId="77777777" w:rsidTr="001C45D2">
        <w:trPr>
          <w:cantSplit/>
        </w:trPr>
        <w:tc>
          <w:tcPr>
            <w:tcW w:w="259" w:type="pct"/>
            <w:vMerge/>
          </w:tcPr>
          <w:p w14:paraId="4F94E36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1DE489F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638C7368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An informal process is used where results are documented.</w:t>
            </w:r>
          </w:p>
        </w:tc>
        <w:tc>
          <w:tcPr>
            <w:tcW w:w="1204" w:type="pct"/>
            <w:vAlign w:val="center"/>
          </w:tcPr>
          <w:p w14:paraId="1E3457F7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1871526369"/>
                <w:placeholder>
                  <w:docPart w:val="C7231CD093B64FA9AE44754A6FBC2E36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12FA9282" w14:textId="77777777" w:rsidTr="001C45D2">
        <w:trPr>
          <w:cantSplit/>
        </w:trPr>
        <w:tc>
          <w:tcPr>
            <w:tcW w:w="259" w:type="pct"/>
            <w:vMerge/>
          </w:tcPr>
          <w:p w14:paraId="252DE41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6C92EEE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5BE53EB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A formal process is in place in accordance with a documented company procedure, to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ensure all relevant equipment is calibrated.  Records of calibration are maintained.</w:t>
            </w:r>
          </w:p>
        </w:tc>
        <w:tc>
          <w:tcPr>
            <w:tcW w:w="1204" w:type="pct"/>
            <w:vAlign w:val="center"/>
          </w:tcPr>
          <w:p w14:paraId="04A39793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1370111125"/>
                <w:placeholder>
                  <w:docPart w:val="CD1247D6584543B08FBC224943C4C95E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3B5E2FAB" w14:textId="77777777" w:rsidTr="001C45D2">
        <w:tc>
          <w:tcPr>
            <w:tcW w:w="259" w:type="pct"/>
            <w:vMerge w:val="restart"/>
          </w:tcPr>
          <w:p w14:paraId="31D3503B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</w:t>
            </w:r>
            <w:r>
              <w:rPr>
                <w:color w:val="auto"/>
                <w:sz w:val="20"/>
                <w:szCs w:val="20"/>
                <w:lang w:eastAsia="en-US"/>
              </w:rPr>
              <w:t>3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  <w:vMerge w:val="restart"/>
          </w:tcPr>
          <w:p w14:paraId="12B9BA7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Training records</w:t>
            </w:r>
          </w:p>
        </w:tc>
        <w:tc>
          <w:tcPr>
            <w:tcW w:w="2106" w:type="pct"/>
          </w:tcPr>
          <w:p w14:paraId="7A32D7DE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The company only keeps employees’ CVs (i.e. resumes) and does not keep record of employee’s qualifications and training.</w:t>
            </w:r>
          </w:p>
        </w:tc>
        <w:tc>
          <w:tcPr>
            <w:tcW w:w="1204" w:type="pct"/>
            <w:vAlign w:val="center"/>
          </w:tcPr>
          <w:p w14:paraId="0B9056CA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598563821"/>
                <w:placeholder>
                  <w:docPart w:val="2D6B8E482EC64BEF9FECAB64B7AE2624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</w:t>
                </w:r>
                <w:r>
                  <w:rPr>
                    <w:sz w:val="20"/>
                    <w:szCs w:val="20"/>
                  </w:rPr>
                  <w:t>es or N/A</w:t>
                </w:r>
              </w:sdtContent>
            </w:sdt>
          </w:p>
        </w:tc>
      </w:tr>
      <w:tr w:rsidR="00F752D8" w14:paraId="030D37AA" w14:textId="77777777" w:rsidTr="001C45D2">
        <w:tc>
          <w:tcPr>
            <w:tcW w:w="259" w:type="pct"/>
            <w:vMerge/>
          </w:tcPr>
          <w:p w14:paraId="27577403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610A561A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64961A6E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Informal training is performed but records of employee’s training and qualifications are not documented.</w:t>
            </w:r>
          </w:p>
        </w:tc>
        <w:tc>
          <w:tcPr>
            <w:tcW w:w="1204" w:type="pct"/>
            <w:vAlign w:val="center"/>
          </w:tcPr>
          <w:p w14:paraId="6D80D8E2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469867981"/>
                <w:placeholder>
                  <w:docPart w:val="F9B07D317A994A1C8246619E49F2FEDF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136BE9A8" w14:textId="77777777" w:rsidTr="001C45D2">
        <w:tc>
          <w:tcPr>
            <w:tcW w:w="259" w:type="pct"/>
            <w:vMerge/>
          </w:tcPr>
          <w:p w14:paraId="2D1D150E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4FBD7894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32C7A2FA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Informal training is performed, and employee’s training and qualifications are documented.</w:t>
            </w:r>
          </w:p>
        </w:tc>
        <w:tc>
          <w:tcPr>
            <w:tcW w:w="1204" w:type="pct"/>
            <w:vAlign w:val="center"/>
          </w:tcPr>
          <w:p w14:paraId="2FC42929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399719761"/>
                <w:placeholder>
                  <w:docPart w:val="EBA0A7E3764C4F60AEC87DC982C62D59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70D27FA8" w14:textId="77777777" w:rsidTr="001C45D2">
        <w:tc>
          <w:tcPr>
            <w:tcW w:w="259" w:type="pct"/>
            <w:vMerge/>
          </w:tcPr>
          <w:p w14:paraId="2DEF8AC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59AAD4D8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09B44E4B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Training is performed and employee’s training and qualifications are documented in accordance with a company procedure.</w:t>
            </w:r>
          </w:p>
        </w:tc>
        <w:tc>
          <w:tcPr>
            <w:tcW w:w="1204" w:type="pct"/>
            <w:vAlign w:val="center"/>
          </w:tcPr>
          <w:p w14:paraId="652C5555" w14:textId="77777777" w:rsidR="004729EB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2117944149"/>
                <w:placeholder>
                  <w:docPart w:val="1898C4AF3FA44B0C88259CD397741AF7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71879E6E" w14:textId="77777777" w:rsidTr="001C45D2">
        <w:trPr>
          <w:trHeight w:val="708"/>
        </w:trPr>
        <w:tc>
          <w:tcPr>
            <w:tcW w:w="259" w:type="pct"/>
          </w:tcPr>
          <w:p w14:paraId="567851CE" w14:textId="77777777" w:rsidR="00594F76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</w:t>
            </w:r>
            <w:r>
              <w:rPr>
                <w:color w:val="auto"/>
                <w:sz w:val="20"/>
                <w:szCs w:val="20"/>
                <w:lang w:eastAsia="en-US"/>
              </w:rPr>
              <w:t>4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</w:tcPr>
          <w:p w14:paraId="60E73CC0" w14:textId="77777777" w:rsidR="00594F76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Is GMP training completed?</w:t>
            </w:r>
          </w:p>
        </w:tc>
        <w:tc>
          <w:tcPr>
            <w:tcW w:w="2106" w:type="pct"/>
            <w:shd w:val="clear" w:color="auto" w:fill="D9D9D9" w:themeFill="background1" w:themeFillShade="D9"/>
          </w:tcPr>
          <w:p w14:paraId="221287B0" w14:textId="77777777" w:rsidR="00594F76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4" w:type="pct"/>
            <w:vAlign w:val="center"/>
          </w:tcPr>
          <w:p w14:paraId="3BEC4108" w14:textId="77777777" w:rsidR="00594F76" w:rsidRPr="00496811" w:rsidRDefault="006B5E48" w:rsidP="00496811">
            <w:pPr>
              <w:spacing w:before="60" w:after="60"/>
              <w:jc w:val="center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806663006"/>
                <w:placeholder>
                  <w:docPart w:val="7FF65351205A445DBB8953672DEE7950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34B281FF" w14:textId="77777777" w:rsidTr="001C45D2">
        <w:trPr>
          <w:trHeight w:val="708"/>
        </w:trPr>
        <w:tc>
          <w:tcPr>
            <w:tcW w:w="259" w:type="pct"/>
          </w:tcPr>
          <w:p w14:paraId="7AD5C995" w14:textId="77777777" w:rsidR="00D23DC3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25.</w:t>
            </w:r>
          </w:p>
        </w:tc>
        <w:tc>
          <w:tcPr>
            <w:tcW w:w="1431" w:type="pct"/>
          </w:tcPr>
          <w:p w14:paraId="76A3616C" w14:textId="77777777" w:rsidR="00D23DC3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Do you have a data integrity policy?</w:t>
            </w:r>
          </w:p>
        </w:tc>
        <w:tc>
          <w:tcPr>
            <w:tcW w:w="2106" w:type="pct"/>
            <w:shd w:val="clear" w:color="auto" w:fill="D9D9D9" w:themeFill="background1" w:themeFillShade="D9"/>
          </w:tcPr>
          <w:p w14:paraId="74DD55A8" w14:textId="77777777" w:rsidR="00D23DC3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204" w:type="pct"/>
            <w:vAlign w:val="center"/>
          </w:tcPr>
          <w:p w14:paraId="6A2BFDBF" w14:textId="77777777" w:rsidR="00D23DC3" w:rsidRDefault="006B5E48" w:rsidP="00496811">
            <w:pPr>
              <w:spacing w:before="60" w:after="60"/>
              <w:jc w:val="center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894513360"/>
                <w:placeholder>
                  <w:docPart w:val="5ADEBB0D942944C2995D450F5B50E0E2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 xml:space="preserve">Choose Yes or </w:t>
                </w:r>
                <w:r>
                  <w:rPr>
                    <w:sz w:val="20"/>
                    <w:szCs w:val="20"/>
                  </w:rPr>
                  <w:t>N/A</w:t>
                </w:r>
              </w:sdtContent>
            </w:sdt>
          </w:p>
        </w:tc>
      </w:tr>
      <w:tr w:rsidR="00F752D8" w14:paraId="0D6E4D09" w14:textId="77777777" w:rsidTr="001C45D2">
        <w:tc>
          <w:tcPr>
            <w:tcW w:w="259" w:type="pct"/>
            <w:vMerge w:val="restart"/>
          </w:tcPr>
          <w:p w14:paraId="3F31E5E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</w:t>
            </w:r>
            <w:r>
              <w:rPr>
                <w:color w:val="auto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431" w:type="pct"/>
            <w:vMerge w:val="restart"/>
          </w:tcPr>
          <w:p w14:paraId="784DE00D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Products/Services supplied</w:t>
            </w:r>
          </w:p>
        </w:tc>
        <w:tc>
          <w:tcPr>
            <w:tcW w:w="2106" w:type="pct"/>
          </w:tcPr>
          <w:p w14:paraId="5E994CB4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Products are manufactured/services are provided using validated processes.</w:t>
            </w:r>
          </w:p>
        </w:tc>
        <w:tc>
          <w:tcPr>
            <w:tcW w:w="1204" w:type="pct"/>
          </w:tcPr>
          <w:p w14:paraId="3A208A8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86008036"/>
                <w:placeholder>
                  <w:docPart w:val="2E11E83631C54C91B6035AC51B1CB09C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0288ED1B" w14:textId="77777777" w:rsidTr="001C45D2">
        <w:tc>
          <w:tcPr>
            <w:tcW w:w="259" w:type="pct"/>
            <w:vMerge/>
          </w:tcPr>
          <w:p w14:paraId="5B8E0166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</w:tcPr>
          <w:p w14:paraId="71D8898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1B22152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Products are supplied with a Certificate of Analysis.</w:t>
            </w:r>
          </w:p>
        </w:tc>
        <w:tc>
          <w:tcPr>
            <w:tcW w:w="1204" w:type="pct"/>
          </w:tcPr>
          <w:p w14:paraId="059364A6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830910333"/>
                <w:placeholder>
                  <w:docPart w:val="3BC9AB42BE4346D08F6656BB6752AF18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650EF3F3" w14:textId="77777777" w:rsidTr="001C45D2">
        <w:tc>
          <w:tcPr>
            <w:tcW w:w="259" w:type="pct"/>
            <w:vMerge/>
            <w:tcBorders>
              <w:bottom w:val="single" w:sz="4" w:space="0" w:color="auto"/>
            </w:tcBorders>
          </w:tcPr>
          <w:p w14:paraId="59FCCC2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1" w:type="pct"/>
            <w:vMerge/>
            <w:tcBorders>
              <w:bottom w:val="single" w:sz="4" w:space="0" w:color="auto"/>
            </w:tcBorders>
          </w:tcPr>
          <w:p w14:paraId="52308F2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06" w:type="pct"/>
          </w:tcPr>
          <w:p w14:paraId="2BF057E8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Procedures are in place to advise customers of changes to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lastRenderedPageBreak/>
              <w:t>products/services, prior to the change(s) being implemented.</w:t>
            </w:r>
          </w:p>
        </w:tc>
        <w:tc>
          <w:tcPr>
            <w:tcW w:w="1204" w:type="pct"/>
          </w:tcPr>
          <w:p w14:paraId="3E69347A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/A"/>
                <w:tag w:val="Yes or N/A"/>
                <w:id w:val="-249734431"/>
                <w:placeholder>
                  <w:docPart w:val="E6F4CD3EA478403AB7955FEC97DFD709"/>
                </w:placeholder>
                <w:comboBox>
                  <w:listItem w:displayText="Choose Yes or N/A" w:value="Choose Yes or N/A"/>
                  <w:listItem w:displayText="Yes" w:value="Yes"/>
                  <w:listItem w:displayText="N/A" w:value="N/A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N/A</w:t>
                </w:r>
              </w:sdtContent>
            </w:sdt>
          </w:p>
        </w:tc>
      </w:tr>
      <w:tr w:rsidR="00F752D8" w14:paraId="549A2291" w14:textId="77777777" w:rsidTr="001C45D2">
        <w:tc>
          <w:tcPr>
            <w:tcW w:w="259" w:type="pct"/>
          </w:tcPr>
          <w:p w14:paraId="09B1A3FF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2</w:t>
            </w:r>
            <w:r>
              <w:rPr>
                <w:color w:val="auto"/>
                <w:sz w:val="20"/>
                <w:szCs w:val="20"/>
                <w:lang w:eastAsia="en-US"/>
              </w:rPr>
              <w:t>7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1" w:type="pct"/>
          </w:tcPr>
          <w:p w14:paraId="7EED24A1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TSE Evaluation</w:t>
            </w:r>
          </w:p>
        </w:tc>
        <w:tc>
          <w:tcPr>
            <w:tcW w:w="2106" w:type="pct"/>
          </w:tcPr>
          <w:p w14:paraId="6AA34120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>Do you handle animal origin materials in facility?</w:t>
            </w:r>
          </w:p>
        </w:tc>
        <w:tc>
          <w:tcPr>
            <w:tcW w:w="1204" w:type="pct"/>
          </w:tcPr>
          <w:p w14:paraId="14066695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546173457"/>
                <w:placeholder>
                  <w:docPart w:val="43BB284AA2524F649CD393CA4B49232E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*</w:t>
            </w:r>
          </w:p>
        </w:tc>
      </w:tr>
      <w:tr w:rsidR="00F752D8" w14:paraId="4F550050" w14:textId="77777777" w:rsidTr="00496811">
        <w:tc>
          <w:tcPr>
            <w:tcW w:w="259" w:type="pct"/>
          </w:tcPr>
          <w:p w14:paraId="382CF69C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41" w:type="pct"/>
            <w:gridSpan w:val="3"/>
          </w:tcPr>
          <w:p w14:paraId="2FFD81A9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* If YES briefly 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>explain your system for ensuring BSE/TSE compliance.  In particular, please provide details of proximity of line(s) used for handling for non-animal origin raw material to line(s) used for handling animal origin material, and whether there is any equipment</w:t>
            </w: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 used for both animal and non-animal products and attach a copy of your cross-contamination policy.</w:t>
            </w:r>
          </w:p>
          <w:sdt>
            <w:sdtPr>
              <w:rPr>
                <w:color w:val="auto"/>
                <w:sz w:val="20"/>
                <w:szCs w:val="20"/>
                <w:lang w:eastAsia="en-US"/>
              </w:rPr>
              <w:id w:val="1725865324"/>
              <w:placeholder>
                <w:docPart w:val="DefaultPlaceholder_-1854013440"/>
              </w:placeholder>
              <w:showingPlcHdr/>
            </w:sdtPr>
            <w:sdtEndPr/>
            <w:sdtContent>
              <w:p w14:paraId="2B63F2B5" w14:textId="77777777" w:rsidR="004729EB" w:rsidRPr="00496811" w:rsidRDefault="006B5E48" w:rsidP="004729EB">
                <w:pPr>
                  <w:spacing w:before="60" w:after="60"/>
                  <w:rPr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  <w:p w14:paraId="3462DA14" w14:textId="77777777" w:rsidR="004729EB" w:rsidRPr="00496811" w:rsidRDefault="006B5E48" w:rsidP="004729EB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color w:val="auto"/>
                <w:sz w:val="20"/>
                <w:szCs w:val="20"/>
                <w:lang w:eastAsia="en-US"/>
              </w:rPr>
              <w:t xml:space="preserve">Cross Contamination Policy Attached </w:t>
            </w:r>
            <w:sdt>
              <w:sdtPr>
                <w:rPr>
                  <w:sz w:val="20"/>
                  <w:szCs w:val="20"/>
                </w:rPr>
                <w:alias w:val="Yes, No or N/A"/>
                <w:tag w:val="Yes, No or N/A"/>
                <w:id w:val="1285462720"/>
                <w:placeholder>
                  <w:docPart w:val="C2D710E2C2324DD29061CD3BE43E5F3B"/>
                </w:placeholder>
                <w:comboBox>
                  <w:listItem w:displayText="Choose Yes, No or N/A" w:value="Choose Yes, No or N/A"/>
                  <w:listItem w:displayText="Yes" w:value="Yes"/>
                  <w:listItem w:displayText="No" w:value="No"/>
                  <w:listItem w:displayText="N/A" w:value="N/A"/>
                </w:comboBox>
              </w:sdtPr>
              <w:sdtEndPr/>
              <w:sdtContent>
                <w:r w:rsidRPr="00496811"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</w:tbl>
    <w:p w14:paraId="0AF9EF1B" w14:textId="77777777" w:rsidR="00EE2AB6" w:rsidRDefault="006B5E48" w:rsidP="00EE2AB6">
      <w:pPr>
        <w:spacing w:after="0"/>
        <w:rPr>
          <w:color w:val="auto"/>
          <w:sz w:val="20"/>
          <w:szCs w:val="20"/>
          <w:lang w:eastAsia="en-US"/>
        </w:rPr>
      </w:pPr>
    </w:p>
    <w:p w14:paraId="3156A3D2" w14:textId="77777777" w:rsidR="009F2C10" w:rsidRDefault="006B5E48" w:rsidP="00EE2AB6">
      <w:pPr>
        <w:spacing w:after="0"/>
        <w:rPr>
          <w:color w:val="auto"/>
          <w:sz w:val="20"/>
          <w:szCs w:val="20"/>
          <w:lang w:eastAsia="en-US"/>
        </w:rPr>
      </w:pPr>
    </w:p>
    <w:p w14:paraId="63D76DED" w14:textId="77777777" w:rsidR="009F2C10" w:rsidRDefault="006B5E48" w:rsidP="00EE2AB6">
      <w:pPr>
        <w:spacing w:after="0"/>
        <w:rPr>
          <w:color w:val="auto"/>
          <w:sz w:val="20"/>
          <w:szCs w:val="20"/>
          <w:lang w:eastAsia="en-US"/>
        </w:rPr>
      </w:pPr>
    </w:p>
    <w:p w14:paraId="5AA1179B" w14:textId="77777777" w:rsidR="001E6405" w:rsidRDefault="006B5E48" w:rsidP="00EE2AB6">
      <w:pPr>
        <w:spacing w:after="0"/>
        <w:rPr>
          <w:color w:val="auto"/>
          <w:sz w:val="20"/>
          <w:szCs w:val="20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498"/>
        <w:gridCol w:w="2758"/>
        <w:gridCol w:w="4110"/>
        <w:gridCol w:w="2263"/>
      </w:tblGrid>
      <w:tr w:rsidR="00F752D8" w14:paraId="420626C5" w14:textId="77777777" w:rsidTr="00BE5CB6">
        <w:tc>
          <w:tcPr>
            <w:tcW w:w="3825" w:type="pct"/>
            <w:gridSpan w:val="3"/>
            <w:shd w:val="clear" w:color="auto" w:fill="BFBFBF" w:themeFill="background1" w:themeFillShade="BF"/>
          </w:tcPr>
          <w:p w14:paraId="71136E78" w14:textId="77777777" w:rsidR="00BE5CB6" w:rsidRPr="00D47E8A" w:rsidRDefault="006B5E48" w:rsidP="00BE5CB6">
            <w:pPr>
              <w:spacing w:before="60" w:after="60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D47E8A">
              <w:rPr>
                <w:b/>
                <w:bCs/>
                <w:color w:val="auto"/>
                <w:sz w:val="20"/>
                <w:szCs w:val="20"/>
                <w:lang w:eastAsia="en-US"/>
              </w:rPr>
              <w:t>GMP Document Storage Facilities</w:t>
            </w:r>
            <w:r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auto"/>
                <w:sz w:val="20"/>
                <w:szCs w:val="20"/>
                <w:lang w:eastAsia="en-US"/>
              </w:rPr>
              <w:t xml:space="preserve">Please answer these </w:t>
            </w:r>
            <w:r>
              <w:rPr>
                <w:color w:val="auto"/>
                <w:sz w:val="20"/>
                <w:szCs w:val="20"/>
                <w:lang w:eastAsia="en-US"/>
              </w:rPr>
              <w:t>questions ONLY if the service provided is for GMP Document storage</w:t>
            </w:r>
          </w:p>
        </w:tc>
        <w:tc>
          <w:tcPr>
            <w:tcW w:w="1175" w:type="pct"/>
            <w:shd w:val="clear" w:color="auto" w:fill="BFBFBF" w:themeFill="background1" w:themeFillShade="BF"/>
          </w:tcPr>
          <w:p w14:paraId="1181F7A5" w14:textId="77777777" w:rsidR="00BE5CB6" w:rsidRPr="00BE5CB6" w:rsidRDefault="006B5E48" w:rsidP="00BE5CB6">
            <w:pPr>
              <w:spacing w:before="60" w:after="60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BE5CB6">
              <w:rPr>
                <w:b/>
                <w:bCs/>
                <w:color w:val="auto"/>
                <w:sz w:val="20"/>
                <w:szCs w:val="20"/>
                <w:lang w:eastAsia="en-US"/>
              </w:rPr>
              <w:t>Response</w:t>
            </w:r>
          </w:p>
        </w:tc>
      </w:tr>
      <w:tr w:rsidR="00F752D8" w14:paraId="6F68E047" w14:textId="77777777" w:rsidTr="00D47E8A">
        <w:tc>
          <w:tcPr>
            <w:tcW w:w="259" w:type="pct"/>
          </w:tcPr>
          <w:p w14:paraId="010A2564" w14:textId="77777777" w:rsidR="009F2C10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2</w:t>
            </w:r>
            <w:r>
              <w:rPr>
                <w:color w:val="auto"/>
                <w:sz w:val="20"/>
                <w:szCs w:val="20"/>
                <w:lang w:eastAsia="en-US"/>
              </w:rPr>
              <w:t>8</w:t>
            </w:r>
            <w:r>
              <w:rPr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32" w:type="pct"/>
          </w:tcPr>
          <w:p w14:paraId="7D492E4A" w14:textId="77777777" w:rsidR="009F2C10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Security</w:t>
            </w:r>
          </w:p>
        </w:tc>
        <w:tc>
          <w:tcPr>
            <w:tcW w:w="2134" w:type="pct"/>
          </w:tcPr>
          <w:p w14:paraId="7B81B93A" w14:textId="77777777" w:rsidR="009F2C10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Do you have 2</w:t>
            </w:r>
            <w:r>
              <w:rPr>
                <w:color w:val="auto"/>
                <w:sz w:val="20"/>
                <w:szCs w:val="20"/>
                <w:lang w:eastAsia="en-US"/>
              </w:rPr>
              <w:t>4/7 security to the site that ensures that documents can only be accessed by appropriate personnel?</w:t>
            </w:r>
          </w:p>
        </w:tc>
        <w:tc>
          <w:tcPr>
            <w:tcW w:w="1175" w:type="pct"/>
          </w:tcPr>
          <w:p w14:paraId="3AABE47A" w14:textId="77777777" w:rsidR="009F2C10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2019305155"/>
                <w:placeholder>
                  <w:docPart w:val="6313A3942CCA477AB603FB3F799E61F7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4126046E" w14:textId="77777777" w:rsidTr="009F2C10">
        <w:tc>
          <w:tcPr>
            <w:tcW w:w="259" w:type="pct"/>
          </w:tcPr>
          <w:p w14:paraId="2570FA55" w14:textId="77777777" w:rsidR="00BE4020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29.</w:t>
            </w:r>
          </w:p>
        </w:tc>
        <w:tc>
          <w:tcPr>
            <w:tcW w:w="1432" w:type="pct"/>
          </w:tcPr>
          <w:p w14:paraId="7A405023" w14:textId="77777777" w:rsidR="00BE4020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Pest Control</w:t>
            </w:r>
          </w:p>
        </w:tc>
        <w:tc>
          <w:tcPr>
            <w:tcW w:w="2134" w:type="pct"/>
          </w:tcPr>
          <w:p w14:paraId="104F56F0" w14:textId="77777777" w:rsidR="00BE4020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Do you have </w:t>
            </w:r>
            <w:r>
              <w:rPr>
                <w:color w:val="auto"/>
                <w:sz w:val="20"/>
                <w:szCs w:val="20"/>
                <w:lang w:eastAsia="en-US"/>
              </w:rPr>
              <w:t>pest control at the facility?</w:t>
            </w:r>
          </w:p>
        </w:tc>
        <w:tc>
          <w:tcPr>
            <w:tcW w:w="1175" w:type="pct"/>
          </w:tcPr>
          <w:p w14:paraId="4EC6F15B" w14:textId="77777777" w:rsidR="00BE4020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704284466"/>
                <w:placeholder>
                  <w:docPart w:val="74C0203EDA284CD58D572F5DB315A648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1802FE3B" w14:textId="77777777" w:rsidTr="009F2C10">
        <w:tc>
          <w:tcPr>
            <w:tcW w:w="259" w:type="pct"/>
            <w:vMerge w:val="restart"/>
          </w:tcPr>
          <w:p w14:paraId="6A84B7AA" w14:textId="77777777" w:rsidR="00E4511D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30.</w:t>
            </w:r>
          </w:p>
        </w:tc>
        <w:tc>
          <w:tcPr>
            <w:tcW w:w="1432" w:type="pct"/>
            <w:vMerge w:val="restart"/>
          </w:tcPr>
          <w:p w14:paraId="0086EE72" w14:textId="77777777" w:rsidR="00E4511D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Environmental Controls</w:t>
            </w:r>
          </w:p>
        </w:tc>
        <w:tc>
          <w:tcPr>
            <w:tcW w:w="2134" w:type="pct"/>
          </w:tcPr>
          <w:p w14:paraId="53763E4A" w14:textId="77777777" w:rsidR="00E4511D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Is temperature and humidity controlled and monitored to ensure safe storage of documents?</w:t>
            </w:r>
          </w:p>
        </w:tc>
        <w:tc>
          <w:tcPr>
            <w:tcW w:w="1175" w:type="pct"/>
          </w:tcPr>
          <w:p w14:paraId="7A408388" w14:textId="77777777" w:rsidR="00E4511D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911673211"/>
                <w:placeholder>
                  <w:docPart w:val="EB637BDD72DE49248BF05E1A39E5854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1FEDF626" w14:textId="77777777" w:rsidTr="009F2C10">
        <w:tc>
          <w:tcPr>
            <w:tcW w:w="259" w:type="pct"/>
            <w:vMerge/>
          </w:tcPr>
          <w:p w14:paraId="45DFE0CB" w14:textId="77777777" w:rsidR="00E4511D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38BFB0E6" w14:textId="77777777" w:rsidR="00E4511D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2CF249A3" w14:textId="77777777" w:rsidR="00E4511D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Are there measures in place to prevent microbial damage of </w:t>
            </w:r>
            <w:r>
              <w:rPr>
                <w:color w:val="auto"/>
                <w:sz w:val="20"/>
                <w:szCs w:val="20"/>
                <w:lang w:eastAsia="en-US"/>
              </w:rPr>
              <w:t>documents (</w:t>
            </w:r>
            <w:r>
              <w:rPr>
                <w:color w:val="auto"/>
                <w:sz w:val="20"/>
                <w:szCs w:val="20"/>
                <w:lang w:eastAsia="en-US"/>
              </w:rPr>
              <w:t>e.g.,</w:t>
            </w:r>
            <w:r>
              <w:rPr>
                <w:color w:val="auto"/>
                <w:sz w:val="20"/>
                <w:szCs w:val="20"/>
                <w:lang w:eastAsia="en-US"/>
              </w:rPr>
              <w:t xml:space="preserve"> by mould)?</w:t>
            </w:r>
          </w:p>
        </w:tc>
        <w:tc>
          <w:tcPr>
            <w:tcW w:w="1175" w:type="pct"/>
          </w:tcPr>
          <w:p w14:paraId="65FFC323" w14:textId="77777777" w:rsidR="00E4511D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888448120"/>
                <w:placeholder>
                  <w:docPart w:val="FEA1291FD776459EA91D5E72B9DCCC21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6C3A033B" w14:textId="77777777" w:rsidTr="009F2C10">
        <w:tc>
          <w:tcPr>
            <w:tcW w:w="259" w:type="pct"/>
            <w:vMerge w:val="restart"/>
          </w:tcPr>
          <w:p w14:paraId="0708E0E2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31.</w:t>
            </w:r>
          </w:p>
        </w:tc>
        <w:tc>
          <w:tcPr>
            <w:tcW w:w="1432" w:type="pct"/>
            <w:vMerge w:val="restart"/>
          </w:tcPr>
          <w:p w14:paraId="7AA7DFBE" w14:textId="77777777" w:rsidR="00A20BF9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Segregation</w:t>
            </w:r>
          </w:p>
        </w:tc>
        <w:tc>
          <w:tcPr>
            <w:tcW w:w="2134" w:type="pct"/>
          </w:tcPr>
          <w:p w14:paraId="153F6B38" w14:textId="77777777" w:rsidR="00A20BF9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Are there physical measures in place to prevent mix-ups with other documents (including other companies’ documents)?</w:t>
            </w:r>
          </w:p>
        </w:tc>
        <w:tc>
          <w:tcPr>
            <w:tcW w:w="1175" w:type="pct"/>
          </w:tcPr>
          <w:p w14:paraId="3D010C1A" w14:textId="77777777" w:rsidR="00A20BF9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934390762"/>
                <w:placeholder>
                  <w:docPart w:val="C41BE5425CB44DC5BD28D50EBDAE3AE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0AE13ED3" w14:textId="77777777" w:rsidTr="009F2C10">
        <w:tc>
          <w:tcPr>
            <w:tcW w:w="259" w:type="pct"/>
            <w:vMerge/>
          </w:tcPr>
          <w:p w14:paraId="089ADAB5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37C5175D" w14:textId="77777777" w:rsidR="00A20BF9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1F1E1AD0" w14:textId="77777777" w:rsidR="00A20BF9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Is there an electronic system in place which </w:t>
            </w:r>
            <w:r>
              <w:rPr>
                <w:color w:val="auto"/>
                <w:sz w:val="20"/>
                <w:szCs w:val="20"/>
                <w:lang w:eastAsia="en-US"/>
              </w:rPr>
              <w:t>assigns and tracks location of items in storage?</w:t>
            </w:r>
          </w:p>
        </w:tc>
        <w:tc>
          <w:tcPr>
            <w:tcW w:w="1175" w:type="pct"/>
          </w:tcPr>
          <w:p w14:paraId="60F750BD" w14:textId="77777777" w:rsidR="00A20BF9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483917030"/>
                <w:placeholder>
                  <w:docPart w:val="DC18447C6B4449C9A0D0A62C9BB1529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Yes</w:t>
                </w:r>
              </w:sdtContent>
            </w:sdt>
          </w:p>
        </w:tc>
      </w:tr>
      <w:tr w:rsidR="00F752D8" w14:paraId="3BB1119B" w14:textId="77777777" w:rsidTr="009F2C10">
        <w:tc>
          <w:tcPr>
            <w:tcW w:w="259" w:type="pct"/>
            <w:vMerge/>
          </w:tcPr>
          <w:p w14:paraId="7E33E829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285E5FFC" w14:textId="77777777" w:rsidR="00A20BF9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47952063" w14:textId="77777777" w:rsidR="00A20BF9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If yes, is this system validated?</w:t>
            </w:r>
          </w:p>
        </w:tc>
        <w:tc>
          <w:tcPr>
            <w:tcW w:w="1175" w:type="pct"/>
          </w:tcPr>
          <w:p w14:paraId="3F0847A3" w14:textId="77777777" w:rsidR="00A20BF9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468093832"/>
                <w:placeholder>
                  <w:docPart w:val="11E735E653864D6DB6048EEB9D5B96B2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4AAA6287" w14:textId="77777777" w:rsidTr="009F2C10">
        <w:tc>
          <w:tcPr>
            <w:tcW w:w="259" w:type="pct"/>
            <w:vMerge w:val="restart"/>
          </w:tcPr>
          <w:p w14:paraId="12FD3589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32.</w:t>
            </w:r>
          </w:p>
        </w:tc>
        <w:tc>
          <w:tcPr>
            <w:tcW w:w="1432" w:type="pct"/>
            <w:vMerge w:val="restart"/>
          </w:tcPr>
          <w:p w14:paraId="16FB9486" w14:textId="77777777" w:rsidR="00A20BF9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Document retrieval</w:t>
            </w:r>
          </w:p>
        </w:tc>
        <w:tc>
          <w:tcPr>
            <w:tcW w:w="2134" w:type="pct"/>
          </w:tcPr>
          <w:p w14:paraId="4C7DA4A8" w14:textId="77777777" w:rsidR="00A20BF9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Is there a system in place to ensure timely retrieval of documentation?</w:t>
            </w:r>
          </w:p>
        </w:tc>
        <w:tc>
          <w:tcPr>
            <w:tcW w:w="1175" w:type="pct"/>
          </w:tcPr>
          <w:p w14:paraId="0B22A1EB" w14:textId="77777777" w:rsidR="00A20BF9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370742532"/>
                <w:placeholder>
                  <w:docPart w:val="F3756B8FC44741F1A98811C27E44BD52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3B82E68B" w14:textId="77777777" w:rsidTr="009F2C10">
        <w:tc>
          <w:tcPr>
            <w:tcW w:w="259" w:type="pct"/>
            <w:vMerge/>
          </w:tcPr>
          <w:p w14:paraId="0592AAB1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66AAED03" w14:textId="77777777" w:rsidR="00A20BF9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46538C71" w14:textId="77777777" w:rsidR="00A20BF9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Is there a system in </w:t>
            </w:r>
            <w:r>
              <w:rPr>
                <w:color w:val="auto"/>
                <w:sz w:val="20"/>
                <w:szCs w:val="20"/>
                <w:lang w:eastAsia="en-US"/>
              </w:rPr>
              <w:t>place that tracks documents out and back in?</w:t>
            </w:r>
          </w:p>
        </w:tc>
        <w:tc>
          <w:tcPr>
            <w:tcW w:w="1175" w:type="pct"/>
          </w:tcPr>
          <w:p w14:paraId="0E3FAAAA" w14:textId="77777777" w:rsidR="00A20BF9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389317134"/>
                <w:placeholder>
                  <w:docPart w:val="813AF4566DF8444A9245B1419BCC1A2C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25B52E68" w14:textId="77777777" w:rsidTr="009F2C10">
        <w:tc>
          <w:tcPr>
            <w:tcW w:w="259" w:type="pct"/>
          </w:tcPr>
          <w:p w14:paraId="27D33179" w14:textId="77777777" w:rsidR="00060092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33.</w:t>
            </w:r>
          </w:p>
        </w:tc>
        <w:tc>
          <w:tcPr>
            <w:tcW w:w="1432" w:type="pct"/>
          </w:tcPr>
          <w:p w14:paraId="6C1DB3AA" w14:textId="77777777" w:rsidR="00060092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Document damage prevention</w:t>
            </w:r>
          </w:p>
        </w:tc>
        <w:tc>
          <w:tcPr>
            <w:tcW w:w="2134" w:type="pct"/>
          </w:tcPr>
          <w:p w14:paraId="4A827040" w14:textId="77777777" w:rsidR="00060092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Are documents stored in </w:t>
            </w:r>
            <w:r>
              <w:rPr>
                <w:color w:val="auto"/>
                <w:sz w:val="20"/>
                <w:szCs w:val="20"/>
                <w:lang w:eastAsia="en-US"/>
              </w:rPr>
              <w:t>fireproof</w:t>
            </w:r>
            <w:r>
              <w:rPr>
                <w:color w:val="auto"/>
                <w:sz w:val="20"/>
                <w:szCs w:val="20"/>
                <w:lang w:eastAsia="en-US"/>
              </w:rPr>
              <w:t>/ water proof cabinets?</w:t>
            </w:r>
          </w:p>
        </w:tc>
        <w:tc>
          <w:tcPr>
            <w:tcW w:w="1175" w:type="pct"/>
          </w:tcPr>
          <w:p w14:paraId="09192BE2" w14:textId="77777777" w:rsidR="00060092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19067036"/>
                <w:placeholder>
                  <w:docPart w:val="F70C2B6E68B44F8BB0F2B278FFEA9B41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3AC909BC" w14:textId="77777777" w:rsidTr="009F2C10">
        <w:tc>
          <w:tcPr>
            <w:tcW w:w="259" w:type="pct"/>
          </w:tcPr>
          <w:p w14:paraId="32C21330" w14:textId="77777777" w:rsidR="00E07974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</w:tcPr>
          <w:p w14:paraId="5A66F63F" w14:textId="77777777" w:rsidR="00E07974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3B01B89C" w14:textId="77777777" w:rsidR="00E07974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Is the </w:t>
            </w:r>
            <w:r>
              <w:rPr>
                <w:color w:val="auto"/>
                <w:sz w:val="20"/>
                <w:szCs w:val="20"/>
                <w:lang w:eastAsia="en-US"/>
              </w:rPr>
              <w:t xml:space="preserve">fire suppression system a </w:t>
            </w:r>
            <w:r>
              <w:rPr>
                <w:color w:val="auto"/>
                <w:sz w:val="20"/>
                <w:szCs w:val="20"/>
                <w:lang w:eastAsia="en-US"/>
              </w:rPr>
              <w:t>non-water</w:t>
            </w:r>
            <w:r>
              <w:rPr>
                <w:color w:val="auto"/>
                <w:sz w:val="20"/>
                <w:szCs w:val="20"/>
                <w:lang w:eastAsia="en-US"/>
              </w:rPr>
              <w:t xml:space="preserve"> system (such as helium or argon?)</w:t>
            </w:r>
          </w:p>
        </w:tc>
        <w:tc>
          <w:tcPr>
            <w:tcW w:w="1175" w:type="pct"/>
          </w:tcPr>
          <w:p w14:paraId="4C141DD3" w14:textId="77777777" w:rsidR="00E07974" w:rsidRPr="00496811" w:rsidRDefault="006B5E48" w:rsidP="00855E49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225174199"/>
                <w:placeholder>
                  <w:docPart w:val="7D1ADDABF9EE47EB82A98F32EACA9453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</w:tbl>
    <w:p w14:paraId="4D874238" w14:textId="77777777" w:rsidR="00E842B2" w:rsidRDefault="006B5E48" w:rsidP="00EE2AB6">
      <w:pPr>
        <w:spacing w:after="0"/>
        <w:rPr>
          <w:color w:val="auto"/>
          <w:sz w:val="20"/>
          <w:szCs w:val="20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498"/>
        <w:gridCol w:w="2758"/>
        <w:gridCol w:w="4110"/>
        <w:gridCol w:w="2263"/>
      </w:tblGrid>
      <w:tr w:rsidR="00F752D8" w14:paraId="15E4C328" w14:textId="77777777" w:rsidTr="00CF4012">
        <w:tc>
          <w:tcPr>
            <w:tcW w:w="3825" w:type="pct"/>
            <w:gridSpan w:val="3"/>
            <w:shd w:val="clear" w:color="auto" w:fill="BFBFBF" w:themeFill="background1" w:themeFillShade="BF"/>
          </w:tcPr>
          <w:p w14:paraId="59043EC6" w14:textId="77777777" w:rsidR="00BE5CB6" w:rsidRPr="00D13503" w:rsidRDefault="006B5E48" w:rsidP="00BE5CB6">
            <w:pPr>
              <w:spacing w:before="60" w:after="60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D13503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GMP </w:t>
            </w:r>
            <w:r>
              <w:rPr>
                <w:b/>
                <w:bCs/>
                <w:color w:val="auto"/>
                <w:sz w:val="20"/>
                <w:szCs w:val="20"/>
                <w:lang w:eastAsia="en-US"/>
              </w:rPr>
              <w:t>Warehouse</w:t>
            </w:r>
            <w:r w:rsidRPr="00D13503"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 Facilities</w:t>
            </w:r>
            <w:r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auto"/>
                <w:sz w:val="20"/>
                <w:szCs w:val="20"/>
                <w:lang w:eastAsia="en-US"/>
              </w:rPr>
              <w:t>Please answer these questions ONLY if the service provided is for Warehousing</w:t>
            </w:r>
          </w:p>
        </w:tc>
        <w:tc>
          <w:tcPr>
            <w:tcW w:w="1175" w:type="pct"/>
            <w:shd w:val="clear" w:color="auto" w:fill="BFBFBF" w:themeFill="background1" w:themeFillShade="BF"/>
          </w:tcPr>
          <w:p w14:paraId="12E9295E" w14:textId="77777777" w:rsidR="00BE5CB6" w:rsidRPr="00BE5CB6" w:rsidRDefault="006B5E48" w:rsidP="00BE5CB6">
            <w:pPr>
              <w:spacing w:before="60" w:after="60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BE5CB6">
              <w:rPr>
                <w:b/>
                <w:bCs/>
                <w:color w:val="auto"/>
                <w:sz w:val="20"/>
                <w:szCs w:val="20"/>
                <w:lang w:eastAsia="en-US"/>
              </w:rPr>
              <w:t>Response</w:t>
            </w:r>
          </w:p>
        </w:tc>
      </w:tr>
      <w:tr w:rsidR="00F752D8" w14:paraId="6082BB7E" w14:textId="77777777" w:rsidTr="00D13503">
        <w:tc>
          <w:tcPr>
            <w:tcW w:w="259" w:type="pct"/>
          </w:tcPr>
          <w:p w14:paraId="041F9E5E" w14:textId="77777777" w:rsidR="00AA47AD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34.</w:t>
            </w:r>
          </w:p>
        </w:tc>
        <w:tc>
          <w:tcPr>
            <w:tcW w:w="1432" w:type="pct"/>
          </w:tcPr>
          <w:p w14:paraId="4C0B1E8A" w14:textId="77777777" w:rsidR="00AA47AD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Security</w:t>
            </w:r>
          </w:p>
        </w:tc>
        <w:tc>
          <w:tcPr>
            <w:tcW w:w="2134" w:type="pct"/>
          </w:tcPr>
          <w:p w14:paraId="619F7C48" w14:textId="77777777" w:rsidR="00AA47AD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Do you have 24/7 security </w:t>
            </w:r>
            <w:r>
              <w:rPr>
                <w:color w:val="auto"/>
                <w:sz w:val="20"/>
                <w:szCs w:val="20"/>
                <w:lang w:eastAsia="en-US"/>
              </w:rPr>
              <w:t>on site?</w:t>
            </w:r>
          </w:p>
        </w:tc>
        <w:tc>
          <w:tcPr>
            <w:tcW w:w="1175" w:type="pct"/>
          </w:tcPr>
          <w:p w14:paraId="3E6FC26E" w14:textId="77777777" w:rsidR="00AA47AD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213811557"/>
                <w:placeholder>
                  <w:docPart w:val="5E3D0866C7EA4CADB68BB0B4DABF9839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6D28EE03" w14:textId="77777777" w:rsidTr="00D13503">
        <w:tc>
          <w:tcPr>
            <w:tcW w:w="259" w:type="pct"/>
          </w:tcPr>
          <w:p w14:paraId="125FC032" w14:textId="77777777" w:rsidR="00AA47AD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35.</w:t>
            </w:r>
          </w:p>
        </w:tc>
        <w:tc>
          <w:tcPr>
            <w:tcW w:w="1432" w:type="pct"/>
          </w:tcPr>
          <w:p w14:paraId="7E5CF575" w14:textId="77777777" w:rsidR="00AA47AD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Pest </w:t>
            </w:r>
            <w:r>
              <w:rPr>
                <w:color w:val="auto"/>
                <w:sz w:val="20"/>
                <w:szCs w:val="20"/>
                <w:lang w:eastAsia="en-US"/>
              </w:rPr>
              <w:t>Control</w:t>
            </w:r>
          </w:p>
        </w:tc>
        <w:tc>
          <w:tcPr>
            <w:tcW w:w="2134" w:type="pct"/>
          </w:tcPr>
          <w:p w14:paraId="4F418BA7" w14:textId="77777777" w:rsidR="00AA47AD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Do you have pest control at the facility?</w:t>
            </w:r>
          </w:p>
        </w:tc>
        <w:tc>
          <w:tcPr>
            <w:tcW w:w="1175" w:type="pct"/>
          </w:tcPr>
          <w:p w14:paraId="20977324" w14:textId="77777777" w:rsidR="00AA47AD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2133471170"/>
                <w:placeholder>
                  <w:docPart w:val="E167F5F587C34F009EB14C8163FF591C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094DB45B" w14:textId="77777777" w:rsidTr="008C54B9">
        <w:tblPrEx>
          <w:tblLook w:val="04A0" w:firstRow="1" w:lastRow="0" w:firstColumn="1" w:lastColumn="0" w:noHBand="0" w:noVBand="1"/>
        </w:tblPrEx>
        <w:tc>
          <w:tcPr>
            <w:tcW w:w="259" w:type="pct"/>
            <w:vMerge w:val="restart"/>
          </w:tcPr>
          <w:p w14:paraId="563FE34C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36.</w:t>
            </w:r>
          </w:p>
        </w:tc>
        <w:tc>
          <w:tcPr>
            <w:tcW w:w="1432" w:type="pct"/>
            <w:vMerge w:val="restart"/>
          </w:tcPr>
          <w:p w14:paraId="6BFFBE56" w14:textId="77777777" w:rsidR="00A20BF9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Environmental Controls</w:t>
            </w:r>
          </w:p>
        </w:tc>
        <w:tc>
          <w:tcPr>
            <w:tcW w:w="2134" w:type="pct"/>
          </w:tcPr>
          <w:p w14:paraId="4D35E061" w14:textId="77777777" w:rsidR="00A20BF9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Is temperature and humidity controlled and monitored to ensure safe storage of items?</w:t>
            </w:r>
          </w:p>
        </w:tc>
        <w:tc>
          <w:tcPr>
            <w:tcW w:w="1175" w:type="pct"/>
          </w:tcPr>
          <w:p w14:paraId="26EDBBE3" w14:textId="77777777" w:rsidR="00A20BF9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439642312"/>
                <w:placeholder>
                  <w:docPart w:val="DA5F23EFEF204D18B21309D83782878F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4927465F" w14:textId="77777777" w:rsidTr="008C54B9">
        <w:tblPrEx>
          <w:tblLook w:val="04A0" w:firstRow="1" w:lastRow="0" w:firstColumn="1" w:lastColumn="0" w:noHBand="0" w:noVBand="1"/>
        </w:tblPrEx>
        <w:tc>
          <w:tcPr>
            <w:tcW w:w="259" w:type="pct"/>
            <w:vMerge/>
          </w:tcPr>
          <w:p w14:paraId="050CC614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56179786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621CDA9A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Is cold storage qualified?</w:t>
            </w:r>
          </w:p>
        </w:tc>
        <w:tc>
          <w:tcPr>
            <w:tcW w:w="1175" w:type="pct"/>
          </w:tcPr>
          <w:p w14:paraId="07FB2781" w14:textId="77777777" w:rsidR="00A20BF9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794087310"/>
                <w:placeholder>
                  <w:docPart w:val="043F215CFE6443A3AAA14E3F15B766DA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35653B15" w14:textId="77777777" w:rsidTr="008C54B9">
        <w:tblPrEx>
          <w:tblLook w:val="04A0" w:firstRow="1" w:lastRow="0" w:firstColumn="1" w:lastColumn="0" w:noHBand="0" w:noVBand="1"/>
        </w:tblPrEx>
        <w:tc>
          <w:tcPr>
            <w:tcW w:w="259" w:type="pct"/>
            <w:vMerge w:val="restart"/>
          </w:tcPr>
          <w:p w14:paraId="02C3816F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37.</w:t>
            </w:r>
          </w:p>
        </w:tc>
        <w:tc>
          <w:tcPr>
            <w:tcW w:w="1432" w:type="pct"/>
            <w:vMerge w:val="restart"/>
          </w:tcPr>
          <w:p w14:paraId="2149276A" w14:textId="77777777" w:rsidR="00A20BF9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Segregation</w:t>
            </w:r>
          </w:p>
        </w:tc>
        <w:tc>
          <w:tcPr>
            <w:tcW w:w="2134" w:type="pct"/>
          </w:tcPr>
          <w:p w14:paraId="0E79C7CF" w14:textId="77777777" w:rsidR="00A20BF9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Are there physical measures in place to prevent mix-ups with other items/ other </w:t>
            </w:r>
            <w:r>
              <w:rPr>
                <w:color w:val="auto"/>
                <w:sz w:val="20"/>
                <w:szCs w:val="20"/>
                <w:lang w:eastAsia="en-US"/>
              </w:rPr>
              <w:t>companies’</w:t>
            </w:r>
            <w:r>
              <w:rPr>
                <w:color w:val="auto"/>
                <w:sz w:val="20"/>
                <w:szCs w:val="20"/>
                <w:lang w:eastAsia="en-US"/>
              </w:rPr>
              <w:t xml:space="preserve"> items?</w:t>
            </w:r>
          </w:p>
        </w:tc>
        <w:tc>
          <w:tcPr>
            <w:tcW w:w="1175" w:type="pct"/>
          </w:tcPr>
          <w:p w14:paraId="70F30073" w14:textId="77777777" w:rsidR="00A20BF9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258518589"/>
                <w:placeholder>
                  <w:docPart w:val="394F11085B4840D78BB2A882CE9C9E9D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459364D0" w14:textId="77777777" w:rsidTr="008C54B9">
        <w:tblPrEx>
          <w:tblLook w:val="04A0" w:firstRow="1" w:lastRow="0" w:firstColumn="1" w:lastColumn="0" w:noHBand="0" w:noVBand="1"/>
        </w:tblPrEx>
        <w:tc>
          <w:tcPr>
            <w:tcW w:w="259" w:type="pct"/>
            <w:vMerge/>
          </w:tcPr>
          <w:p w14:paraId="07985F7C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7B93DD21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729726F5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Is there an electronic system in place which assigns and tracks location of items in storage?</w:t>
            </w:r>
          </w:p>
        </w:tc>
        <w:tc>
          <w:tcPr>
            <w:tcW w:w="1175" w:type="pct"/>
          </w:tcPr>
          <w:p w14:paraId="2BBE7B78" w14:textId="77777777" w:rsidR="00A20BF9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656427328"/>
                <w:placeholder>
                  <w:docPart w:val="5B23B5E73CCB4A5894910EEBFE3F81C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760EC93F" w14:textId="77777777" w:rsidTr="008C54B9">
        <w:tblPrEx>
          <w:tblLook w:val="04A0" w:firstRow="1" w:lastRow="0" w:firstColumn="1" w:lastColumn="0" w:noHBand="0" w:noVBand="1"/>
        </w:tblPrEx>
        <w:tc>
          <w:tcPr>
            <w:tcW w:w="259" w:type="pct"/>
            <w:vMerge/>
          </w:tcPr>
          <w:p w14:paraId="428F5E92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112BED2B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5D365433" w14:textId="77777777" w:rsidR="00A20BF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If </w:t>
            </w:r>
            <w:r>
              <w:rPr>
                <w:color w:val="auto"/>
                <w:sz w:val="20"/>
                <w:szCs w:val="20"/>
                <w:lang w:eastAsia="en-US"/>
              </w:rPr>
              <w:t>yes, is this system validated?</w:t>
            </w:r>
          </w:p>
        </w:tc>
        <w:tc>
          <w:tcPr>
            <w:tcW w:w="1175" w:type="pct"/>
          </w:tcPr>
          <w:p w14:paraId="0849109B" w14:textId="77777777" w:rsidR="00A20BF9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888028623"/>
                <w:placeholder>
                  <w:docPart w:val="5E8997C262124AC68639BA591EFC3770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4C69910D" w14:textId="77777777" w:rsidTr="008C54B9">
        <w:tblPrEx>
          <w:tblLook w:val="04A0" w:firstRow="1" w:lastRow="0" w:firstColumn="1" w:lastColumn="0" w:noHBand="0" w:noVBand="1"/>
        </w:tblPrEx>
        <w:tc>
          <w:tcPr>
            <w:tcW w:w="259" w:type="pct"/>
          </w:tcPr>
          <w:p w14:paraId="304B65E8" w14:textId="77777777" w:rsidR="008C54B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38.</w:t>
            </w:r>
          </w:p>
        </w:tc>
        <w:tc>
          <w:tcPr>
            <w:tcW w:w="1432" w:type="pct"/>
          </w:tcPr>
          <w:p w14:paraId="57913E09" w14:textId="77777777" w:rsidR="008C54B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Goods in/ out</w:t>
            </w:r>
          </w:p>
        </w:tc>
        <w:tc>
          <w:tcPr>
            <w:tcW w:w="2134" w:type="pct"/>
          </w:tcPr>
          <w:p w14:paraId="7A05C76B" w14:textId="77777777" w:rsidR="008C54B9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Is there a documented goods in and despatch process?</w:t>
            </w:r>
          </w:p>
        </w:tc>
        <w:tc>
          <w:tcPr>
            <w:tcW w:w="1175" w:type="pct"/>
          </w:tcPr>
          <w:p w14:paraId="4AC04024" w14:textId="77777777" w:rsidR="008C54B9" w:rsidRPr="00496811" w:rsidRDefault="006B5E48" w:rsidP="00D13503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703938292"/>
                <w:placeholder>
                  <w:docPart w:val="8B0EE0BA16524A64A0CE094332B44357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</w:tbl>
    <w:p w14:paraId="08EE6FC0" w14:textId="77777777" w:rsidR="00E842B2" w:rsidRDefault="006B5E48" w:rsidP="00EE2AB6">
      <w:pPr>
        <w:spacing w:after="0"/>
        <w:rPr>
          <w:color w:val="auto"/>
          <w:sz w:val="20"/>
          <w:szCs w:val="20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498"/>
        <w:gridCol w:w="2758"/>
        <w:gridCol w:w="4110"/>
        <w:gridCol w:w="2263"/>
      </w:tblGrid>
      <w:tr w:rsidR="00F752D8" w14:paraId="137110DA" w14:textId="77777777" w:rsidTr="00CF4012">
        <w:tc>
          <w:tcPr>
            <w:tcW w:w="3825" w:type="pct"/>
            <w:gridSpan w:val="3"/>
            <w:shd w:val="clear" w:color="auto" w:fill="BFBFBF" w:themeFill="background1" w:themeFillShade="BF"/>
          </w:tcPr>
          <w:p w14:paraId="3E41CBED" w14:textId="77777777" w:rsidR="00CF4012" w:rsidRPr="00D13503" w:rsidRDefault="006B5E48" w:rsidP="00CF4012">
            <w:pPr>
              <w:spacing w:before="60" w:after="60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>
              <w:rPr>
                <w:b/>
                <w:bCs/>
                <w:color w:val="auto"/>
                <w:sz w:val="20"/>
                <w:szCs w:val="20"/>
                <w:lang w:eastAsia="en-US"/>
              </w:rPr>
              <w:t xml:space="preserve">GMP Transport (including cold chain) </w:t>
            </w:r>
            <w:r>
              <w:rPr>
                <w:color w:val="auto"/>
                <w:sz w:val="20"/>
                <w:szCs w:val="20"/>
                <w:lang w:eastAsia="en-US"/>
              </w:rPr>
              <w:t xml:space="preserve">Please answer these questions ONLY if the service provided is </w:t>
            </w:r>
            <w:r>
              <w:rPr>
                <w:color w:val="auto"/>
                <w:sz w:val="20"/>
                <w:szCs w:val="20"/>
                <w:lang w:eastAsia="en-US"/>
              </w:rPr>
              <w:t>transport</w:t>
            </w:r>
          </w:p>
        </w:tc>
        <w:tc>
          <w:tcPr>
            <w:tcW w:w="1175" w:type="pct"/>
            <w:shd w:val="clear" w:color="auto" w:fill="BFBFBF" w:themeFill="background1" w:themeFillShade="BF"/>
          </w:tcPr>
          <w:p w14:paraId="7D391F42" w14:textId="77777777" w:rsidR="00CF4012" w:rsidRPr="00CF4012" w:rsidRDefault="006B5E48" w:rsidP="00CF4012">
            <w:pPr>
              <w:spacing w:before="60" w:after="60"/>
              <w:jc w:val="center"/>
              <w:rPr>
                <w:b/>
                <w:bCs/>
                <w:color w:val="auto"/>
                <w:sz w:val="20"/>
                <w:szCs w:val="20"/>
                <w:lang w:eastAsia="en-US"/>
              </w:rPr>
            </w:pPr>
            <w:r w:rsidRPr="00CF4012">
              <w:rPr>
                <w:b/>
                <w:bCs/>
                <w:color w:val="auto"/>
                <w:sz w:val="20"/>
                <w:szCs w:val="20"/>
                <w:lang w:eastAsia="en-US"/>
              </w:rPr>
              <w:t>Response</w:t>
            </w:r>
          </w:p>
        </w:tc>
      </w:tr>
      <w:tr w:rsidR="00F752D8" w14:paraId="04BDF7D8" w14:textId="77777777" w:rsidTr="00D13503">
        <w:tc>
          <w:tcPr>
            <w:tcW w:w="259" w:type="pct"/>
            <w:vMerge w:val="restart"/>
          </w:tcPr>
          <w:p w14:paraId="73A047FE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39.</w:t>
            </w:r>
          </w:p>
        </w:tc>
        <w:tc>
          <w:tcPr>
            <w:tcW w:w="1432" w:type="pct"/>
            <w:vMerge w:val="restart"/>
          </w:tcPr>
          <w:p w14:paraId="66F6E271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Security</w:t>
            </w:r>
          </w:p>
        </w:tc>
        <w:tc>
          <w:tcPr>
            <w:tcW w:w="2134" w:type="pct"/>
          </w:tcPr>
          <w:p w14:paraId="2859FCF7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Are trailers and vans locked and tagged?</w:t>
            </w:r>
          </w:p>
        </w:tc>
        <w:tc>
          <w:tcPr>
            <w:tcW w:w="1175" w:type="pct"/>
          </w:tcPr>
          <w:p w14:paraId="1F4A697F" w14:textId="77777777" w:rsidR="00A20BF9" w:rsidRDefault="006B5E48" w:rsidP="00EE7EEC">
            <w:pPr>
              <w:spacing w:before="60" w:after="6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458682033"/>
                <w:placeholder>
                  <w:docPart w:val="E21C0024867E432FBFE66A8D21836947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65A8F717" w14:textId="77777777" w:rsidTr="00D13503">
        <w:tc>
          <w:tcPr>
            <w:tcW w:w="259" w:type="pct"/>
            <w:vMerge/>
          </w:tcPr>
          <w:p w14:paraId="06D9D09F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6D250B3F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412D6586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Are items transported in transportation boxes?</w:t>
            </w:r>
          </w:p>
        </w:tc>
        <w:tc>
          <w:tcPr>
            <w:tcW w:w="1175" w:type="pct"/>
          </w:tcPr>
          <w:p w14:paraId="059CA66A" w14:textId="77777777" w:rsidR="00A20BF9" w:rsidRDefault="006B5E48" w:rsidP="00EE7EEC">
            <w:pPr>
              <w:spacing w:before="60" w:after="6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2051330019"/>
                <w:placeholder>
                  <w:docPart w:val="270A94F21A4C4946968CA328E593F4EA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1148BA72" w14:textId="77777777" w:rsidTr="00D13503">
        <w:tblPrEx>
          <w:tblLook w:val="04A0" w:firstRow="1" w:lastRow="0" w:firstColumn="1" w:lastColumn="0" w:noHBand="0" w:noVBand="1"/>
        </w:tblPrEx>
        <w:tc>
          <w:tcPr>
            <w:tcW w:w="259" w:type="pct"/>
            <w:vMerge w:val="restart"/>
          </w:tcPr>
          <w:p w14:paraId="1E1C0B3E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40.</w:t>
            </w:r>
          </w:p>
        </w:tc>
        <w:tc>
          <w:tcPr>
            <w:tcW w:w="1432" w:type="pct"/>
            <w:vMerge w:val="restart"/>
          </w:tcPr>
          <w:p w14:paraId="34E813DA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Environmental Controls</w:t>
            </w:r>
          </w:p>
        </w:tc>
        <w:tc>
          <w:tcPr>
            <w:tcW w:w="2134" w:type="pct"/>
          </w:tcPr>
          <w:p w14:paraId="464E733A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Is transport temperature and humidity controlled and </w:t>
            </w:r>
            <w:r>
              <w:rPr>
                <w:color w:val="auto"/>
                <w:sz w:val="20"/>
                <w:szCs w:val="20"/>
                <w:lang w:eastAsia="en-US"/>
              </w:rPr>
              <w:t>monitored?</w:t>
            </w:r>
          </w:p>
        </w:tc>
        <w:tc>
          <w:tcPr>
            <w:tcW w:w="1175" w:type="pct"/>
          </w:tcPr>
          <w:p w14:paraId="4AA75A87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64071917"/>
                <w:placeholder>
                  <w:docPart w:val="BBA9592780514364A138EDC298990F53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6D1C6980" w14:textId="77777777" w:rsidTr="00D13503">
        <w:tblPrEx>
          <w:tblLook w:val="04A0" w:firstRow="1" w:lastRow="0" w:firstColumn="1" w:lastColumn="0" w:noHBand="0" w:noVBand="1"/>
        </w:tblPrEx>
        <w:tc>
          <w:tcPr>
            <w:tcW w:w="259" w:type="pct"/>
            <w:vMerge/>
          </w:tcPr>
          <w:p w14:paraId="2E25733E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6DC2E477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68C3AC5A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Is cold transport qualified? </w:t>
            </w:r>
          </w:p>
        </w:tc>
        <w:tc>
          <w:tcPr>
            <w:tcW w:w="1175" w:type="pct"/>
          </w:tcPr>
          <w:p w14:paraId="35B7F41A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926184799"/>
                <w:placeholder>
                  <w:docPart w:val="AE56F7B72D9C4A1185F13E9A1A70F26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28E5E6EB" w14:textId="77777777" w:rsidTr="00D13503">
        <w:tblPrEx>
          <w:tblLook w:val="04A0" w:firstRow="1" w:lastRow="0" w:firstColumn="1" w:lastColumn="0" w:noHBand="0" w:noVBand="1"/>
        </w:tblPrEx>
        <w:tc>
          <w:tcPr>
            <w:tcW w:w="259" w:type="pct"/>
            <w:vMerge/>
          </w:tcPr>
          <w:p w14:paraId="76084E74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37B6BB31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783814CC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Are printouts provided upon delivery of </w:t>
            </w:r>
            <w:r>
              <w:rPr>
                <w:color w:val="auto"/>
                <w:sz w:val="20"/>
                <w:szCs w:val="20"/>
                <w:lang w:eastAsia="en-US"/>
              </w:rPr>
              <w:t>temperature-controlled</w:t>
            </w:r>
            <w:r>
              <w:rPr>
                <w:color w:val="auto"/>
                <w:sz w:val="20"/>
                <w:szCs w:val="20"/>
                <w:lang w:eastAsia="en-US"/>
              </w:rPr>
              <w:t xml:space="preserve"> items to confirm items storage conditions during transport?</w:t>
            </w:r>
          </w:p>
        </w:tc>
        <w:tc>
          <w:tcPr>
            <w:tcW w:w="1175" w:type="pct"/>
          </w:tcPr>
          <w:p w14:paraId="1A82D9B0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914974536"/>
                <w:placeholder>
                  <w:docPart w:val="B2607EE59DFA4B4BB591FE4159E5CF7D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4AF0BD02" w14:textId="77777777" w:rsidTr="00D13503">
        <w:tblPrEx>
          <w:tblLook w:val="04A0" w:firstRow="1" w:lastRow="0" w:firstColumn="1" w:lastColumn="0" w:noHBand="0" w:noVBand="1"/>
        </w:tblPrEx>
        <w:tc>
          <w:tcPr>
            <w:tcW w:w="259" w:type="pct"/>
            <w:vMerge w:val="restart"/>
          </w:tcPr>
          <w:p w14:paraId="16D87EC5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41.</w:t>
            </w:r>
          </w:p>
        </w:tc>
        <w:tc>
          <w:tcPr>
            <w:tcW w:w="1432" w:type="pct"/>
            <w:vMerge w:val="restart"/>
          </w:tcPr>
          <w:p w14:paraId="0A84044A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Segregation</w:t>
            </w:r>
          </w:p>
        </w:tc>
        <w:tc>
          <w:tcPr>
            <w:tcW w:w="2134" w:type="pct"/>
          </w:tcPr>
          <w:p w14:paraId="05A5519E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Are there physical measures in place to prevent mix-ups/ contamination with other items/ other </w:t>
            </w:r>
            <w:r>
              <w:rPr>
                <w:color w:val="auto"/>
                <w:sz w:val="20"/>
                <w:szCs w:val="20"/>
                <w:lang w:eastAsia="en-US"/>
              </w:rPr>
              <w:t>companies’</w:t>
            </w:r>
            <w:r>
              <w:rPr>
                <w:color w:val="auto"/>
                <w:sz w:val="20"/>
                <w:szCs w:val="20"/>
                <w:lang w:eastAsia="en-US"/>
              </w:rPr>
              <w:t xml:space="preserve"> items/ materials?</w:t>
            </w:r>
          </w:p>
        </w:tc>
        <w:tc>
          <w:tcPr>
            <w:tcW w:w="1175" w:type="pct"/>
          </w:tcPr>
          <w:p w14:paraId="3238DFDC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681243327"/>
                <w:placeholder>
                  <w:docPart w:val="FDD49A08ADC0414A98254F69B20332B1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137C2810" w14:textId="77777777" w:rsidTr="00D13503">
        <w:tblPrEx>
          <w:tblLook w:val="04A0" w:firstRow="1" w:lastRow="0" w:firstColumn="1" w:lastColumn="0" w:noHBand="0" w:noVBand="1"/>
        </w:tblPrEx>
        <w:tc>
          <w:tcPr>
            <w:tcW w:w="259" w:type="pct"/>
            <w:vMerge/>
          </w:tcPr>
          <w:p w14:paraId="108FD783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794B71A3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5E536B21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Is there an </w:t>
            </w:r>
            <w:r>
              <w:rPr>
                <w:color w:val="auto"/>
                <w:sz w:val="20"/>
                <w:szCs w:val="20"/>
                <w:lang w:eastAsia="en-US"/>
              </w:rPr>
              <w:t>electronic system in place which assigns and tracks location of items in transport?</w:t>
            </w:r>
          </w:p>
        </w:tc>
        <w:tc>
          <w:tcPr>
            <w:tcW w:w="1175" w:type="pct"/>
          </w:tcPr>
          <w:p w14:paraId="4141C700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1276252540"/>
                <w:placeholder>
                  <w:docPart w:val="716AC8F14A554A3B97F8F467AFB6CF28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5CAA10E5" w14:textId="77777777" w:rsidTr="00D13503">
        <w:tblPrEx>
          <w:tblLook w:val="04A0" w:firstRow="1" w:lastRow="0" w:firstColumn="1" w:lastColumn="0" w:noHBand="0" w:noVBand="1"/>
        </w:tblPrEx>
        <w:tc>
          <w:tcPr>
            <w:tcW w:w="259" w:type="pct"/>
            <w:vMerge/>
          </w:tcPr>
          <w:p w14:paraId="1D19B838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7EBCFDFA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33686485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If yes, is this system validated?</w:t>
            </w:r>
          </w:p>
        </w:tc>
        <w:tc>
          <w:tcPr>
            <w:tcW w:w="1175" w:type="pct"/>
          </w:tcPr>
          <w:p w14:paraId="46E5102B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327021717"/>
                <w:placeholder>
                  <w:docPart w:val="520ECD091F5D4FF08714EEFFC7DD2C79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52E32F70" w14:textId="77777777" w:rsidTr="00D13503">
        <w:tblPrEx>
          <w:tblLook w:val="04A0" w:firstRow="1" w:lastRow="0" w:firstColumn="1" w:lastColumn="0" w:noHBand="0" w:noVBand="1"/>
        </w:tblPrEx>
        <w:tc>
          <w:tcPr>
            <w:tcW w:w="259" w:type="pct"/>
            <w:vMerge w:val="restart"/>
          </w:tcPr>
          <w:p w14:paraId="035701C7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42.</w:t>
            </w:r>
          </w:p>
        </w:tc>
        <w:tc>
          <w:tcPr>
            <w:tcW w:w="1432" w:type="pct"/>
            <w:vMerge w:val="restart"/>
          </w:tcPr>
          <w:p w14:paraId="3BEBE7F0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>Goods received</w:t>
            </w:r>
          </w:p>
        </w:tc>
        <w:tc>
          <w:tcPr>
            <w:tcW w:w="2134" w:type="pct"/>
          </w:tcPr>
          <w:p w14:paraId="642DC850" w14:textId="77777777" w:rsidR="00A20BF9" w:rsidRDefault="006B5E48" w:rsidP="00AA220D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Is there a system in place to ensure that the items requested are the </w:t>
            </w:r>
            <w:r>
              <w:rPr>
                <w:color w:val="auto"/>
                <w:sz w:val="20"/>
                <w:szCs w:val="20"/>
                <w:lang w:eastAsia="en-US"/>
              </w:rPr>
              <w:t>items received?</w:t>
            </w:r>
          </w:p>
        </w:tc>
        <w:tc>
          <w:tcPr>
            <w:tcW w:w="1175" w:type="pct"/>
          </w:tcPr>
          <w:p w14:paraId="4B6A9501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1754774900"/>
                <w:placeholder>
                  <w:docPart w:val="6E221BB7EC4E473A9835317EF96015E8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  <w:tr w:rsidR="00F752D8" w14:paraId="5587F442" w14:textId="77777777" w:rsidTr="00D13503">
        <w:tblPrEx>
          <w:tblLook w:val="04A0" w:firstRow="1" w:lastRow="0" w:firstColumn="1" w:lastColumn="0" w:noHBand="0" w:noVBand="1"/>
        </w:tblPrEx>
        <w:tc>
          <w:tcPr>
            <w:tcW w:w="259" w:type="pct"/>
            <w:vMerge/>
          </w:tcPr>
          <w:p w14:paraId="709FC0FD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432" w:type="pct"/>
            <w:vMerge/>
          </w:tcPr>
          <w:p w14:paraId="3BBB99EE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2134" w:type="pct"/>
          </w:tcPr>
          <w:p w14:paraId="270D0838" w14:textId="77777777" w:rsidR="00A20BF9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r>
              <w:rPr>
                <w:color w:val="auto"/>
                <w:sz w:val="20"/>
                <w:szCs w:val="20"/>
                <w:lang w:eastAsia="en-US"/>
              </w:rPr>
              <w:t xml:space="preserve">Do you have a system to maintain security </w:t>
            </w:r>
            <w:r>
              <w:rPr>
                <w:color w:val="auto"/>
                <w:sz w:val="20"/>
                <w:szCs w:val="20"/>
                <w:lang w:eastAsia="en-US"/>
              </w:rPr>
              <w:t>across borders</w:t>
            </w:r>
            <w:r>
              <w:rPr>
                <w:color w:val="auto"/>
                <w:sz w:val="20"/>
                <w:szCs w:val="20"/>
                <w:lang w:eastAsia="en-US"/>
              </w:rPr>
              <w:t>?</w:t>
            </w:r>
          </w:p>
        </w:tc>
        <w:tc>
          <w:tcPr>
            <w:tcW w:w="1175" w:type="pct"/>
          </w:tcPr>
          <w:p w14:paraId="3A010E22" w14:textId="77777777" w:rsidR="00A20BF9" w:rsidRPr="00496811" w:rsidRDefault="006B5E48" w:rsidP="00EE7EEC">
            <w:pPr>
              <w:spacing w:before="60" w:after="60"/>
              <w:rPr>
                <w:color w:val="auto"/>
                <w:sz w:val="20"/>
                <w:szCs w:val="20"/>
                <w:lang w:eastAsia="en-US"/>
              </w:rPr>
            </w:pPr>
            <w:sdt>
              <w:sdtPr>
                <w:rPr>
                  <w:sz w:val="20"/>
                  <w:szCs w:val="20"/>
                </w:rPr>
                <w:alias w:val="Yes or No"/>
                <w:tag w:val="Yes or No"/>
                <w:id w:val="-2034799050"/>
                <w:placeholder>
                  <w:docPart w:val="810A3B897BCB49F0B1A95C2D5690BAD4"/>
                </w:placeholder>
                <w:comboBox>
                  <w:listItem w:displayText="Choose Yes or No" w:value="Choose Yes or No"/>
                  <w:listItem w:displayText="Yes" w:value="Yes"/>
                  <w:listItem w:displayText="No" w:value="No"/>
                </w:comboBox>
              </w:sdtPr>
              <w:sdtEndPr/>
              <w:sdtContent>
                <w:r>
                  <w:rPr>
                    <w:sz w:val="20"/>
                    <w:szCs w:val="20"/>
                  </w:rPr>
                  <w:t>Choose Yes or No</w:t>
                </w:r>
              </w:sdtContent>
            </w:sdt>
          </w:p>
        </w:tc>
      </w:tr>
    </w:tbl>
    <w:p w14:paraId="5BB273DF" w14:textId="77777777" w:rsidR="00AA47AD" w:rsidRDefault="006B5E48" w:rsidP="00EE2AB6">
      <w:pPr>
        <w:spacing w:after="0"/>
        <w:rPr>
          <w:color w:val="auto"/>
          <w:sz w:val="20"/>
          <w:szCs w:val="20"/>
          <w:lang w:eastAsia="en-US"/>
        </w:rPr>
      </w:pPr>
    </w:p>
    <w:p w14:paraId="6814216E" w14:textId="77777777" w:rsidR="00AA47AD" w:rsidRDefault="006B5E48" w:rsidP="00EE2AB6">
      <w:pPr>
        <w:spacing w:after="0"/>
        <w:rPr>
          <w:color w:val="auto"/>
          <w:sz w:val="20"/>
          <w:szCs w:val="20"/>
          <w:lang w:eastAsia="en-US"/>
        </w:rPr>
      </w:pPr>
    </w:p>
    <w:p w14:paraId="6753569F" w14:textId="77777777" w:rsidR="00E842B2" w:rsidRPr="00496811" w:rsidRDefault="006B5E48" w:rsidP="00EE2AB6">
      <w:pPr>
        <w:spacing w:after="0"/>
        <w:rPr>
          <w:color w:val="auto"/>
          <w:sz w:val="20"/>
          <w:szCs w:val="20"/>
          <w:lang w:eastAsia="en-US"/>
        </w:rPr>
      </w:pPr>
    </w:p>
    <w:tbl>
      <w:tblPr>
        <w:tblStyle w:val="TableGrid3"/>
        <w:tblW w:w="5000" w:type="pct"/>
        <w:tblLook w:val="01E0" w:firstRow="1" w:lastRow="1" w:firstColumn="1" w:lastColumn="1" w:noHBand="0" w:noVBand="0"/>
      </w:tblPr>
      <w:tblGrid>
        <w:gridCol w:w="9629"/>
      </w:tblGrid>
      <w:tr w:rsidR="00F752D8" w14:paraId="3A5C0141" w14:textId="77777777" w:rsidTr="00BF6C1B">
        <w:tc>
          <w:tcPr>
            <w:tcW w:w="5000" w:type="pct"/>
            <w:shd w:val="clear" w:color="auto" w:fill="BFBFBF" w:themeFill="background1" w:themeFillShade="BF"/>
            <w:vAlign w:val="center"/>
          </w:tcPr>
          <w:p w14:paraId="032EED8E" w14:textId="77777777" w:rsidR="00EE2AB6" w:rsidRPr="00496811" w:rsidRDefault="006B5E48" w:rsidP="00EE2AB6">
            <w:pPr>
              <w:spacing w:before="240" w:after="240"/>
              <w:jc w:val="center"/>
              <w:rPr>
                <w:b/>
                <w:color w:val="auto"/>
                <w:sz w:val="20"/>
                <w:szCs w:val="20"/>
                <w:lang w:eastAsia="en-US"/>
              </w:rPr>
            </w:pPr>
            <w:r w:rsidRPr="00496811">
              <w:rPr>
                <w:b/>
                <w:color w:val="auto"/>
                <w:sz w:val="20"/>
                <w:szCs w:val="20"/>
                <w:lang w:eastAsia="en-US"/>
              </w:rPr>
              <w:t>Additional Comments</w:t>
            </w:r>
          </w:p>
        </w:tc>
      </w:tr>
      <w:tr w:rsidR="00F752D8" w14:paraId="4BD661E2" w14:textId="77777777" w:rsidTr="00496811">
        <w:tc>
          <w:tcPr>
            <w:tcW w:w="5000" w:type="pct"/>
            <w:shd w:val="clear" w:color="auto" w:fill="auto"/>
          </w:tcPr>
          <w:sdt>
            <w:sdtPr>
              <w:rPr>
                <w:color w:val="auto"/>
                <w:sz w:val="20"/>
                <w:szCs w:val="20"/>
                <w:lang w:eastAsia="en-US"/>
              </w:rPr>
              <w:id w:val="-1510201591"/>
              <w:placeholder>
                <w:docPart w:val="25322AB65A2B43609D8EE6BDCAB0FF01"/>
              </w:placeholder>
              <w:showingPlcHdr/>
            </w:sdtPr>
            <w:sdtEndPr/>
            <w:sdtContent>
              <w:p w14:paraId="76A8FBF2" w14:textId="77777777" w:rsidR="006C3FFB" w:rsidRPr="00496811" w:rsidRDefault="006B5E48" w:rsidP="00496811">
                <w:pPr>
                  <w:spacing w:before="240" w:after="240"/>
                  <w:rPr>
                    <w:b/>
                    <w:color w:val="auto"/>
                    <w:sz w:val="20"/>
                    <w:szCs w:val="20"/>
                    <w:lang w:eastAsia="en-US"/>
                  </w:rPr>
                </w:pPr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p>
            </w:sdtContent>
          </w:sdt>
        </w:tc>
      </w:tr>
    </w:tbl>
    <w:p w14:paraId="7A75F563" w14:textId="77777777" w:rsidR="005A1EC9" w:rsidRPr="00496811" w:rsidRDefault="006B5E48">
      <w:pPr>
        <w:spacing w:after="200" w:line="276" w:lineRule="auto"/>
        <w:rPr>
          <w:color w:val="005190"/>
          <w:sz w:val="20"/>
          <w:szCs w:val="20"/>
        </w:rPr>
      </w:pPr>
      <w:bookmarkStart w:id="1" w:name="_Toc384829134"/>
    </w:p>
    <w:bookmarkEnd w:id="1"/>
    <w:p w14:paraId="1A53D273" w14:textId="77777777" w:rsidR="000F3E79" w:rsidRPr="00496811" w:rsidRDefault="006B5E48" w:rsidP="000F3E79">
      <w:pPr>
        <w:pStyle w:val="RefLvl4text"/>
        <w:ind w:left="0"/>
        <w:jc w:val="center"/>
        <w:rPr>
          <w:b/>
          <w:bCs/>
          <w:sz w:val="20"/>
          <w:szCs w:val="20"/>
        </w:rPr>
      </w:pPr>
      <w:r w:rsidRPr="00496811">
        <w:rPr>
          <w:b/>
          <w:bCs/>
          <w:sz w:val="20"/>
          <w:szCs w:val="20"/>
        </w:rPr>
        <w:t>Attachments Table</w:t>
      </w:r>
    </w:p>
    <w:tbl>
      <w:tblPr>
        <w:tblStyle w:val="TableGrid"/>
        <w:tblW w:w="1020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418"/>
        <w:gridCol w:w="4536"/>
        <w:gridCol w:w="2694"/>
        <w:gridCol w:w="1558"/>
      </w:tblGrid>
      <w:tr w:rsidR="00F752D8" w14:paraId="280D44B6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1CBD4671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96811">
              <w:rPr>
                <w:b/>
                <w:bCs/>
                <w:sz w:val="20"/>
                <w:szCs w:val="20"/>
              </w:rPr>
              <w:t>Attachment No.</w:t>
            </w:r>
          </w:p>
        </w:tc>
        <w:tc>
          <w:tcPr>
            <w:tcW w:w="4536" w:type="dxa"/>
            <w:vAlign w:val="center"/>
          </w:tcPr>
          <w:p w14:paraId="24442D87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96811">
              <w:rPr>
                <w:b/>
                <w:bCs/>
                <w:sz w:val="20"/>
                <w:szCs w:val="20"/>
              </w:rPr>
              <w:t>Title</w:t>
            </w:r>
          </w:p>
        </w:tc>
        <w:tc>
          <w:tcPr>
            <w:tcW w:w="2694" w:type="dxa"/>
            <w:vAlign w:val="center"/>
          </w:tcPr>
          <w:p w14:paraId="66934AAA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96811">
              <w:rPr>
                <w:b/>
                <w:bCs/>
                <w:sz w:val="20"/>
                <w:szCs w:val="20"/>
              </w:rPr>
              <w:t>Document Number</w:t>
            </w:r>
          </w:p>
        </w:tc>
        <w:tc>
          <w:tcPr>
            <w:tcW w:w="1558" w:type="dxa"/>
            <w:vAlign w:val="center"/>
          </w:tcPr>
          <w:p w14:paraId="3BA4458F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b/>
                <w:bCs/>
                <w:sz w:val="20"/>
                <w:szCs w:val="20"/>
              </w:rPr>
            </w:pPr>
            <w:r w:rsidRPr="00496811">
              <w:rPr>
                <w:b/>
                <w:bCs/>
                <w:sz w:val="20"/>
                <w:szCs w:val="20"/>
              </w:rPr>
              <w:t>No. Pages</w:t>
            </w:r>
          </w:p>
        </w:tc>
      </w:tr>
      <w:tr w:rsidR="00F752D8" w14:paraId="17297517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2011B1B7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  <w:vAlign w:val="center"/>
          </w:tcPr>
          <w:p w14:paraId="61DB8AC7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46524629"/>
                <w:placeholder>
                  <w:docPart w:val="664605BDED3243E89A6F0CA6591A23F8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 xml:space="preserve">Click or 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3E67D134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27935965"/>
                <w:placeholder>
                  <w:docPart w:val="88B39C434F27427B8E5E431283E5BBC1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2FD19AB9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20547202"/>
                <w:placeholder>
                  <w:docPart w:val="DD8A46AECBA94317BCC1F7C304E03F58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099625EB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2C7DAA94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  <w:vAlign w:val="center"/>
          </w:tcPr>
          <w:p w14:paraId="6C05C495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00322148"/>
                <w:placeholder>
                  <w:docPart w:val="1CB16A6DBC2B419A9C626B9306F783B2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345379A5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685014193"/>
                <w:placeholder>
                  <w:docPart w:val="4CEF8B4B3CDF4827A249074153DB08FF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016E8FFA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07682727"/>
                <w:placeholder>
                  <w:docPart w:val="49DDF66D83C2479B8A8A59284E09258D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398FD4DC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60394F69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vAlign w:val="center"/>
          </w:tcPr>
          <w:p w14:paraId="11A8467A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472409832"/>
                <w:placeholder>
                  <w:docPart w:val="E8AB9AF3C5334422950804358731D89A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7FA47183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93329627"/>
                <w:placeholder>
                  <w:docPart w:val="6DCF4F9011C4433B9B158CA635AB048E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62A39B75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999296150"/>
                <w:placeholder>
                  <w:docPart w:val="8613FA1BF7914B74BABEF71E0A19EA7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1CC7A521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5DE5D157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vAlign w:val="center"/>
          </w:tcPr>
          <w:p w14:paraId="549CD324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785344684"/>
                <w:placeholder>
                  <w:docPart w:val="D621A62BC81C4134A3469AA256A33341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1F5CF26F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40484339"/>
                <w:placeholder>
                  <w:docPart w:val="B58C272361CD41A7B8B317F6A6C2FECA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4BCD4472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656686267"/>
                <w:placeholder>
                  <w:docPart w:val="8EEC5C890648470E885D122369CA183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273C5CD8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3216A30E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  <w:vAlign w:val="center"/>
          </w:tcPr>
          <w:p w14:paraId="297A0F2D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98890248"/>
                <w:placeholder>
                  <w:docPart w:val="E7E8C024D3CC4ABE81CCAE47D7A95901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4AA508F0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521634342"/>
                <w:placeholder>
                  <w:docPart w:val="FABE7E5338C642BB9D329DBCF7F831E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3854C5FD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04326378"/>
                <w:placeholder>
                  <w:docPart w:val="EAB69D334D1D4A64B7758607876F153C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 xml:space="preserve">Click or tap 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here to enter text.</w:t>
                </w:r>
              </w:sdtContent>
            </w:sdt>
          </w:p>
        </w:tc>
      </w:tr>
      <w:tr w:rsidR="00F752D8" w14:paraId="6417A4B9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51C28D74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6</w:t>
            </w:r>
          </w:p>
        </w:tc>
        <w:tc>
          <w:tcPr>
            <w:tcW w:w="4536" w:type="dxa"/>
            <w:vAlign w:val="center"/>
          </w:tcPr>
          <w:p w14:paraId="2FB983D1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213418598"/>
                <w:placeholder>
                  <w:docPart w:val="0EF18652D6864ED0B387CB4ED63B4E2E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7B02B93F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856264113"/>
                <w:placeholder>
                  <w:docPart w:val="C8EFAFE478594367A038604A9DC4A261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32899B4D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96936282"/>
                <w:placeholder>
                  <w:docPart w:val="8ED45298B6EA4595AF9D3EE2A11AAB39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0B2A870D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7A173F8B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t>7</w:t>
            </w:r>
          </w:p>
        </w:tc>
        <w:tc>
          <w:tcPr>
            <w:tcW w:w="4536" w:type="dxa"/>
            <w:vAlign w:val="center"/>
          </w:tcPr>
          <w:p w14:paraId="68EDBEBD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64364636"/>
                <w:placeholder>
                  <w:docPart w:val="03A5C30E2D984E84BDB59FDA59884DF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03BB539F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051520041"/>
                <w:placeholder>
                  <w:docPart w:val="346B0E73CB214EF5B33428A873E4415E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4483B103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62754298"/>
                <w:placeholder>
                  <w:docPart w:val="99A6505DE008427E9A65F742362C5E65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  <w:tr w:rsidR="00F752D8" w14:paraId="343AABAE" w14:textId="77777777" w:rsidTr="00496811">
        <w:trPr>
          <w:trHeight w:val="567"/>
        </w:trPr>
        <w:tc>
          <w:tcPr>
            <w:tcW w:w="1418" w:type="dxa"/>
            <w:vAlign w:val="center"/>
          </w:tcPr>
          <w:p w14:paraId="798BB1B8" w14:textId="77777777" w:rsidR="000F3E79" w:rsidRPr="00496811" w:rsidRDefault="006B5E48" w:rsidP="000F3E79">
            <w:pPr>
              <w:pStyle w:val="RefLvl4text"/>
              <w:spacing w:after="0"/>
              <w:ind w:left="0"/>
              <w:jc w:val="center"/>
              <w:rPr>
                <w:sz w:val="20"/>
                <w:szCs w:val="20"/>
              </w:rPr>
            </w:pPr>
            <w:r w:rsidRPr="00496811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4536" w:type="dxa"/>
            <w:vAlign w:val="center"/>
          </w:tcPr>
          <w:p w14:paraId="7F2DE24A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63902691"/>
                <w:placeholder>
                  <w:docPart w:val="8468094866C04FD2BC205FC8937303F4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 xml:space="preserve">Click or tap </w:t>
                </w:r>
                <w:r w:rsidRPr="00496811">
                  <w:rPr>
                    <w:rStyle w:val="PlaceholderText"/>
                    <w:sz w:val="20"/>
                    <w:szCs w:val="20"/>
                  </w:rPr>
                  <w:t>here to enter text.</w:t>
                </w:r>
              </w:sdtContent>
            </w:sdt>
          </w:p>
        </w:tc>
        <w:tc>
          <w:tcPr>
            <w:tcW w:w="2694" w:type="dxa"/>
            <w:vAlign w:val="center"/>
          </w:tcPr>
          <w:p w14:paraId="1E4F3A3B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676490045"/>
                <w:placeholder>
                  <w:docPart w:val="517A90B60DFE44B5BA6A8EFDC1703C23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  <w:tc>
          <w:tcPr>
            <w:tcW w:w="1558" w:type="dxa"/>
            <w:vAlign w:val="center"/>
          </w:tcPr>
          <w:p w14:paraId="60799AF6" w14:textId="77777777" w:rsidR="000F3E79" w:rsidRPr="00496811" w:rsidRDefault="006B5E48" w:rsidP="000F3E79">
            <w:pPr>
              <w:pStyle w:val="RefLvl4text"/>
              <w:spacing w:after="0"/>
              <w:ind w:left="0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3101150"/>
                <w:placeholder>
                  <w:docPart w:val="85007B34868F4314B3506B9C5E86EA22"/>
                </w:placeholder>
                <w:showingPlcHdr/>
              </w:sdtPr>
              <w:sdtEndPr/>
              <w:sdtContent>
                <w:r w:rsidRPr="00496811">
                  <w:rPr>
                    <w:rStyle w:val="PlaceholderText"/>
                    <w:sz w:val="20"/>
                    <w:szCs w:val="20"/>
                  </w:rPr>
                  <w:t>Click or tap here to enter text.</w:t>
                </w:r>
              </w:sdtContent>
            </w:sdt>
          </w:p>
        </w:tc>
      </w:tr>
    </w:tbl>
    <w:p w14:paraId="49D903A8" w14:textId="77777777" w:rsidR="00680BCC" w:rsidRPr="00496811" w:rsidRDefault="006B5E48" w:rsidP="000F3E79">
      <w:pPr>
        <w:pStyle w:val="Ref-Lvl1"/>
        <w:numPr>
          <w:ilvl w:val="0"/>
          <w:numId w:val="0"/>
        </w:numPr>
        <w:rPr>
          <w:sz w:val="20"/>
          <w:szCs w:val="20"/>
        </w:rPr>
      </w:pPr>
    </w:p>
    <w:sectPr w:rsidR="00680BCC" w:rsidRPr="00496811" w:rsidSect="00DA2D0A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2105" w:right="1133" w:bottom="567" w:left="1134" w:header="397" w:footer="283" w:gutter="0"/>
      <w:cols w:space="84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60F021" w14:textId="77777777" w:rsidR="00000000" w:rsidRDefault="006B5E48">
      <w:pPr>
        <w:spacing w:after="0"/>
      </w:pPr>
      <w:r>
        <w:separator/>
      </w:r>
    </w:p>
  </w:endnote>
  <w:endnote w:type="continuationSeparator" w:id="0">
    <w:p w14:paraId="4294306E" w14:textId="77777777" w:rsidR="00000000" w:rsidRDefault="006B5E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72BE80" w14:textId="77777777" w:rsidR="002F10F5" w:rsidRDefault="006B5E48" w:rsidP="00E21C61">
    <w:pPr>
      <w:pStyle w:val="Footer"/>
    </w:pPr>
  </w:p>
  <w:p w14:paraId="6102FFBA" w14:textId="77777777" w:rsidR="002F10F5" w:rsidRDefault="006B5E48" w:rsidP="00E21C61">
    <w:pPr>
      <w:pStyle w:val="Footer"/>
    </w:pPr>
  </w:p>
  <w:p w14:paraId="4B196A7F" w14:textId="77777777" w:rsidR="002F10F5" w:rsidRDefault="006B5E48" w:rsidP="00E21C61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D812AB" wp14:editId="7050DB32">
              <wp:simplePos x="0" y="0"/>
              <wp:positionH relativeFrom="leftMargin">
                <wp:posOffset>-19050</wp:posOffset>
              </wp:positionH>
              <wp:positionV relativeFrom="paragraph">
                <wp:posOffset>98425</wp:posOffset>
              </wp:positionV>
              <wp:extent cx="7591425" cy="635"/>
              <wp:effectExtent l="9525" t="12700" r="9525" b="5715"/>
              <wp:wrapNone/>
              <wp:docPr id="5" name="AutoShape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14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7" o:spid="_x0000_s2050" type="#_x0000_t32" style="width:597.75pt;height:0.05pt;margin-top:7.75pt;margin-left:-1.5pt;mso-height-percent:0;mso-height-relative:page;mso-position-horizontal-relative:left-margin-area;mso-width-percent:0;mso-width-relative:page;mso-wrap-distance-bottom:0;mso-wrap-distance-left:9pt;mso-wrap-distance-right:9pt;mso-wrap-distance-top:0;mso-wrap-style:square;position:absolute;visibility:visible;z-index:251661312" strokecolor="gray"/>
          </w:pict>
        </mc:Fallback>
      </mc:AlternateContent>
    </w:r>
  </w:p>
  <w:p w14:paraId="29176181" w14:textId="77777777" w:rsidR="002F10F5" w:rsidRDefault="006B5E48" w:rsidP="00E21C61">
    <w:pPr>
      <w:pStyle w:val="Footer"/>
    </w:pPr>
  </w:p>
  <w:p w14:paraId="010463C4" w14:textId="77777777" w:rsidR="002F10F5" w:rsidRDefault="006B5E48" w:rsidP="00E21C61">
    <w:pPr>
      <w:pStyle w:val="Footer"/>
    </w:pPr>
  </w:p>
  <w:p w14:paraId="2073F7C6" w14:textId="77777777" w:rsidR="002F10F5" w:rsidRPr="00BA066F" w:rsidRDefault="006B5E48" w:rsidP="00E21C61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7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159"/>
      <w:gridCol w:w="1474"/>
      <w:gridCol w:w="1701"/>
      <w:gridCol w:w="1417"/>
    </w:tblGrid>
    <w:tr w:rsidR="00F752D8" w14:paraId="5F7D1876" w14:textId="77777777" w:rsidTr="00082E5C">
      <w:trPr>
        <w:trHeight w:val="454"/>
      </w:trPr>
      <w:tc>
        <w:tcPr>
          <w:tcW w:w="5159" w:type="dxa"/>
          <w:vAlign w:val="center"/>
        </w:tcPr>
        <w:p w14:paraId="272ACC20" w14:textId="77777777" w:rsidR="002F10F5" w:rsidRPr="003A6349" w:rsidRDefault="006B5E48" w:rsidP="00082E5C">
          <w:pPr>
            <w:pStyle w:val="Footer"/>
            <w:tabs>
              <w:tab w:val="clear" w:pos="9026"/>
            </w:tabs>
            <w:rPr>
              <w:color w:val="808080" w:themeColor="background1" w:themeShade="80"/>
              <w:sz w:val="24"/>
              <w:szCs w:val="24"/>
            </w:rPr>
          </w:pPr>
        </w:p>
      </w:tc>
      <w:tc>
        <w:tcPr>
          <w:tcW w:w="1474" w:type="dxa"/>
          <w:vAlign w:val="bottom"/>
        </w:tcPr>
        <w:p w14:paraId="2FE5B7B0" w14:textId="77777777" w:rsidR="002F10F5" w:rsidRDefault="006B5E48" w:rsidP="00082E5C">
          <w:pPr>
            <w:pStyle w:val="Footer"/>
            <w:jc w:val="center"/>
            <w:rPr>
              <w:color w:val="808080" w:themeColor="background1" w:themeShade="80"/>
              <w:sz w:val="24"/>
              <w:szCs w:val="24"/>
            </w:rPr>
          </w:pPr>
          <w:r>
            <w:rPr>
              <w:color w:val="005190"/>
              <w:sz w:val="16"/>
              <w:szCs w:val="16"/>
            </w:rPr>
            <w:t>Legacy Number:</w:t>
          </w:r>
        </w:p>
      </w:tc>
      <w:tc>
        <w:tcPr>
          <w:tcW w:w="1701" w:type="dxa"/>
          <w:vAlign w:val="bottom"/>
        </w:tcPr>
        <w:p w14:paraId="1AC4A4C8" w14:textId="77777777" w:rsidR="002F10F5" w:rsidRDefault="006B5E48" w:rsidP="00082E5C">
          <w:pPr>
            <w:pStyle w:val="Footer"/>
            <w:jc w:val="center"/>
            <w:rPr>
              <w:color w:val="808080" w:themeColor="background1" w:themeShade="80"/>
              <w:sz w:val="24"/>
              <w:szCs w:val="24"/>
            </w:rPr>
          </w:pPr>
          <w:r>
            <w:rPr>
              <w:color w:val="808080" w:themeColor="background1" w:themeShade="80"/>
              <w:sz w:val="24"/>
              <w:szCs w:val="24"/>
            </w:rPr>
            <w:t>N/A</w:t>
          </w:r>
        </w:p>
      </w:tc>
      <w:tc>
        <w:tcPr>
          <w:tcW w:w="1417" w:type="dxa"/>
          <w:vAlign w:val="bottom"/>
        </w:tcPr>
        <w:p w14:paraId="04F25394" w14:textId="77777777" w:rsidR="002F10F5" w:rsidRDefault="006B5E48" w:rsidP="00082E5C">
          <w:pPr>
            <w:pStyle w:val="Footer"/>
            <w:jc w:val="right"/>
            <w:rPr>
              <w:color w:val="808080" w:themeColor="background1" w:themeShade="80"/>
              <w:sz w:val="24"/>
              <w:szCs w:val="24"/>
            </w:rPr>
          </w:pPr>
          <w:sdt>
            <w:sdtPr>
              <w:rPr>
                <w:color w:val="auto"/>
                <w:szCs w:val="19"/>
              </w:rPr>
              <w:id w:val="-1267081584"/>
              <w:docPartObj>
                <w:docPartGallery w:val="Page Numbers (Top of Page)"/>
                <w:docPartUnique/>
              </w:docPartObj>
            </w:sdtPr>
            <w:sdtEndPr/>
            <w:sdtContent>
              <w:r>
                <w:rPr>
                  <w:color w:val="auto"/>
                  <w:szCs w:val="19"/>
                </w:rPr>
                <w:t xml:space="preserve">Page </w:t>
              </w:r>
              <w:r w:rsidRPr="00F03D09">
                <w:rPr>
                  <w:color w:val="auto"/>
                  <w:szCs w:val="19"/>
                </w:rPr>
                <w:fldChar w:fldCharType="begin"/>
              </w:r>
              <w:r w:rsidRPr="00F03D09">
                <w:rPr>
                  <w:color w:val="auto"/>
                  <w:szCs w:val="19"/>
                </w:rPr>
                <w:instrText xml:space="preserve"> PAGE </w:instrText>
              </w:r>
              <w:r w:rsidRPr="00F03D09">
                <w:rPr>
                  <w:color w:val="auto"/>
                  <w:szCs w:val="19"/>
                </w:rPr>
                <w:fldChar w:fldCharType="separate"/>
              </w:r>
              <w:r w:rsidRPr="00F03D09">
                <w:rPr>
                  <w:color w:val="auto"/>
                  <w:szCs w:val="19"/>
                </w:rPr>
                <w:t>1</w:t>
              </w:r>
              <w:r w:rsidRPr="00F03D09">
                <w:rPr>
                  <w:color w:val="auto"/>
                  <w:szCs w:val="19"/>
                </w:rPr>
                <w:fldChar w:fldCharType="end"/>
              </w:r>
              <w:r w:rsidRPr="00F03D09">
                <w:rPr>
                  <w:color w:val="auto"/>
                  <w:szCs w:val="19"/>
                </w:rPr>
                <w:t xml:space="preserve"> of </w:t>
              </w:r>
              <w:r w:rsidRPr="00F03D09">
                <w:rPr>
                  <w:color w:val="auto"/>
                  <w:szCs w:val="19"/>
                </w:rPr>
                <w:fldChar w:fldCharType="begin"/>
              </w:r>
              <w:r w:rsidRPr="00F03D09">
                <w:rPr>
                  <w:color w:val="auto"/>
                  <w:szCs w:val="19"/>
                </w:rPr>
                <w:instrText xml:space="preserve"> NUMPAGES  </w:instrText>
              </w:r>
              <w:r w:rsidRPr="00F03D09">
                <w:rPr>
                  <w:color w:val="auto"/>
                  <w:szCs w:val="19"/>
                </w:rPr>
                <w:fldChar w:fldCharType="separate"/>
              </w:r>
              <w:r w:rsidRPr="00F03D09">
                <w:rPr>
                  <w:color w:val="auto"/>
                  <w:szCs w:val="19"/>
                </w:rPr>
                <w:t>11</w:t>
              </w:r>
              <w:r w:rsidRPr="00F03D09">
                <w:rPr>
                  <w:color w:val="auto"/>
                  <w:szCs w:val="19"/>
                </w:rPr>
                <w:fldChar w:fldCharType="end"/>
              </w:r>
            </w:sdtContent>
          </w:sdt>
        </w:p>
      </w:tc>
    </w:tr>
  </w:tbl>
  <w:p w14:paraId="5D205832" w14:textId="77777777" w:rsidR="002F10F5" w:rsidRDefault="006B5E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7EADDA" w14:textId="77777777" w:rsidR="002F10F5" w:rsidRDefault="006B5E48">
    <w:r>
      <w:rPr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BC3BB0D" wp14:editId="0EEBA5FC">
              <wp:simplePos x="0" y="0"/>
              <wp:positionH relativeFrom="leftMargin">
                <wp:posOffset>47229</wp:posOffset>
              </wp:positionH>
              <wp:positionV relativeFrom="paragraph">
                <wp:posOffset>26107</wp:posOffset>
              </wp:positionV>
              <wp:extent cx="7591425" cy="635"/>
              <wp:effectExtent l="9525" t="11430" r="9525" b="6985"/>
              <wp:wrapNone/>
              <wp:docPr id="1" name="AutoShap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14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7" o:spid="_x0000_s2052" type="#_x0000_t32" style="width:597.75pt;height:0.05pt;margin-top:2.05pt;margin-left:3.7pt;mso-height-percent:0;mso-height-relative:page;mso-position-horizontal-relative:left-margin-area;mso-width-percent:0;mso-width-relative:page;mso-wrap-distance-bottom:0;mso-wrap-distance-left:9pt;mso-wrap-distance-right:9pt;mso-wrap-distance-top:0;mso-wrap-style:square;position:absolute;visibility:visible;z-index:251667456" strokecolor="gray"/>
          </w:pict>
        </mc:Fallback>
      </mc:AlternateContent>
    </w:r>
  </w:p>
  <w:tbl>
    <w:tblPr>
      <w:tblStyle w:val="TableGrid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6426"/>
      <w:gridCol w:w="3213"/>
    </w:tblGrid>
    <w:tr w:rsidR="00F752D8" w14:paraId="6B67A27E" w14:textId="77777777" w:rsidTr="00A81B1D">
      <w:trPr>
        <w:trHeight w:val="454"/>
      </w:trPr>
      <w:tc>
        <w:tcPr>
          <w:tcW w:w="6426" w:type="dxa"/>
          <w:vAlign w:val="center"/>
        </w:tcPr>
        <w:p w14:paraId="22E0806E" w14:textId="77777777" w:rsidR="002F10F5" w:rsidRPr="00361D56" w:rsidRDefault="006B5E48" w:rsidP="00B85A4B">
          <w:pPr>
            <w:pStyle w:val="Footer"/>
            <w:rPr>
              <w:b/>
              <w:bCs/>
              <w:color w:val="808080" w:themeColor="background1" w:themeShade="80"/>
              <w:sz w:val="24"/>
              <w:szCs w:val="24"/>
            </w:rPr>
          </w:pPr>
        </w:p>
      </w:tc>
      <w:tc>
        <w:tcPr>
          <w:tcW w:w="3213" w:type="dxa"/>
          <w:vAlign w:val="center"/>
        </w:tcPr>
        <w:p w14:paraId="19ABB5BC" w14:textId="77777777" w:rsidR="002F10F5" w:rsidRDefault="006B5E48" w:rsidP="00496811">
          <w:pPr>
            <w:pStyle w:val="Footer"/>
            <w:jc w:val="center"/>
            <w:rPr>
              <w:color w:val="808080" w:themeColor="background1" w:themeShade="80"/>
              <w:sz w:val="24"/>
              <w:szCs w:val="24"/>
            </w:rPr>
          </w:pPr>
          <w:r w:rsidRPr="003B6267">
            <w:rPr>
              <w:color w:val="auto"/>
              <w:szCs w:val="19"/>
            </w:rPr>
            <w:t xml:space="preserve">Page </w:t>
          </w:r>
          <w:r w:rsidRPr="003B6267">
            <w:rPr>
              <w:b/>
              <w:bCs/>
              <w:color w:val="auto"/>
              <w:szCs w:val="19"/>
            </w:rPr>
            <w:fldChar w:fldCharType="begin"/>
          </w:r>
          <w:r w:rsidRPr="003B6267">
            <w:rPr>
              <w:b/>
              <w:bCs/>
              <w:color w:val="auto"/>
              <w:szCs w:val="19"/>
            </w:rPr>
            <w:instrText xml:space="preserve"> PAGE  \* Arabic  \* MERGEFORMAT </w:instrText>
          </w:r>
          <w:r w:rsidRPr="003B6267">
            <w:rPr>
              <w:b/>
              <w:bCs/>
              <w:color w:val="auto"/>
              <w:szCs w:val="19"/>
            </w:rPr>
            <w:fldChar w:fldCharType="separate"/>
          </w:r>
          <w:r w:rsidRPr="003B6267">
            <w:rPr>
              <w:b/>
              <w:bCs/>
              <w:noProof/>
              <w:color w:val="auto"/>
              <w:szCs w:val="19"/>
            </w:rPr>
            <w:t>11</w:t>
          </w:r>
          <w:r w:rsidRPr="003B6267">
            <w:rPr>
              <w:b/>
              <w:bCs/>
              <w:color w:val="auto"/>
              <w:szCs w:val="19"/>
            </w:rPr>
            <w:fldChar w:fldCharType="end"/>
          </w:r>
          <w:r w:rsidRPr="003B6267">
            <w:rPr>
              <w:color w:val="auto"/>
              <w:szCs w:val="19"/>
            </w:rPr>
            <w:t xml:space="preserve"> of </w:t>
          </w:r>
          <w:r w:rsidRPr="003B6267">
            <w:rPr>
              <w:b/>
              <w:bCs/>
              <w:color w:val="auto"/>
              <w:szCs w:val="19"/>
            </w:rPr>
            <w:fldChar w:fldCharType="begin"/>
          </w:r>
          <w:r w:rsidRPr="003B6267">
            <w:rPr>
              <w:b/>
              <w:bCs/>
              <w:color w:val="auto"/>
              <w:szCs w:val="19"/>
            </w:rPr>
            <w:instrText xml:space="preserve"> NUMPAGES  \* Arabic  \* MERGEFORMAT </w:instrText>
          </w:r>
          <w:r w:rsidRPr="003B6267">
            <w:rPr>
              <w:b/>
              <w:bCs/>
              <w:color w:val="auto"/>
              <w:szCs w:val="19"/>
            </w:rPr>
            <w:fldChar w:fldCharType="separate"/>
          </w:r>
          <w:r w:rsidRPr="003B6267">
            <w:rPr>
              <w:b/>
              <w:bCs/>
              <w:noProof/>
              <w:color w:val="auto"/>
              <w:szCs w:val="19"/>
            </w:rPr>
            <w:t>11</w:t>
          </w:r>
          <w:r w:rsidRPr="003B6267">
            <w:rPr>
              <w:b/>
              <w:bCs/>
              <w:color w:val="auto"/>
              <w:szCs w:val="19"/>
            </w:rPr>
            <w:fldChar w:fldCharType="end"/>
          </w:r>
        </w:p>
      </w:tc>
    </w:tr>
  </w:tbl>
  <w:p w14:paraId="01D1BAA2" w14:textId="77777777" w:rsidR="002F10F5" w:rsidRDefault="006B5E4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88924" w14:textId="77777777" w:rsidR="00000000" w:rsidRDefault="006B5E48">
      <w:pPr>
        <w:spacing w:after="0"/>
      </w:pPr>
      <w:r>
        <w:separator/>
      </w:r>
    </w:p>
  </w:footnote>
  <w:footnote w:type="continuationSeparator" w:id="0">
    <w:p w14:paraId="713E6397" w14:textId="77777777" w:rsidR="00000000" w:rsidRDefault="006B5E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A711C4" w14:textId="77777777" w:rsidR="002F10F5" w:rsidRPr="00BA066F" w:rsidRDefault="006B5E48" w:rsidP="00E21C61">
    <w:pPr>
      <w:pStyle w:val="Header"/>
    </w:pPr>
    <w:r w:rsidRPr="00232981">
      <w:rPr>
        <w:color w:val="005190"/>
      </w:rPr>
      <w:t>[Section #]</w:t>
    </w:r>
    <w:r>
      <w:rPr>
        <w:noProof/>
        <w:color w:val="00519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E6572AD" wp14:editId="14ED45F8">
              <wp:simplePos x="0" y="0"/>
              <wp:positionH relativeFrom="leftMargin">
                <wp:posOffset>-19050</wp:posOffset>
              </wp:positionH>
              <wp:positionV relativeFrom="paragraph">
                <wp:posOffset>348615</wp:posOffset>
              </wp:positionV>
              <wp:extent cx="7591425" cy="635"/>
              <wp:effectExtent l="9525" t="5715" r="9525" b="12700"/>
              <wp:wrapNone/>
              <wp:docPr id="6" name="AutoShap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14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6" o:spid="_x0000_s2049" type="#_x0000_t32" style="width:597.75pt;height:0.05pt;margin-top:27.45pt;margin-left:-1.5pt;mso-height-percent:0;mso-height-relative:page;mso-position-horizontal-relative:left-margin-area;mso-width-percent:0;mso-width-relative:page;mso-wrap-distance-bottom:0;mso-wrap-distance-left:9pt;mso-wrap-distance-right:9pt;mso-wrap-distance-top:0;mso-wrap-style:square;position:absolute;visibility:visible;z-index:251659264" strokecolor="gray"/>
          </w:pict>
        </mc:Fallback>
      </mc:AlternateContent>
    </w:r>
    <w:r>
      <w:rPr>
        <w:color w:val="005190"/>
      </w:rPr>
      <w:t xml:space="preserve"> </w:t>
    </w:r>
    <w:r w:rsidRPr="00232981">
      <w:t>[Section Title Goes Here]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CE937" w14:textId="77777777" w:rsidR="002F10F5" w:rsidRDefault="006B5E48" w:rsidP="00E21C61">
    <w:pPr>
      <w:pStyle w:val="Header"/>
    </w:pPr>
    <w:r>
      <w:rPr>
        <w:noProof/>
      </w:rPr>
      <w:drawing>
        <wp:anchor distT="0" distB="0" distL="114300" distR="114300" simplePos="0" relativeHeight="251665408" behindDoc="0" locked="0" layoutInCell="1" allowOverlap="1" wp14:anchorId="6DA1FCF4" wp14:editId="7A720FE1">
          <wp:simplePos x="0" y="0"/>
          <wp:positionH relativeFrom="margin">
            <wp:align>right</wp:align>
          </wp:positionH>
          <wp:positionV relativeFrom="margin">
            <wp:posOffset>-421987</wp:posOffset>
          </wp:positionV>
          <wp:extent cx="1800225" cy="828675"/>
          <wp:effectExtent l="0" t="0" r="9525" b="9525"/>
          <wp:wrapNone/>
          <wp:docPr id="7" name="Picture 7" descr="\\cpi03-fs01.uk-cpi.com\users$\craig.edwards\CPI\Re-brand\CPI_NewLogo_BlueGre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cpi03-fs01.uk-cpi.com\users$\craig.edwards\CPI\Re-brand\CPI_NewLogo_BlueGrey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828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418A6" w14:textId="77777777" w:rsidR="002F10F5" w:rsidRDefault="006B5E4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6FDBBF" w14:textId="77777777" w:rsidR="002F10F5" w:rsidRDefault="006B5E48"/>
  <w:tbl>
    <w:tblPr>
      <w:tblStyle w:val="TableGrid1"/>
      <w:tblW w:w="9214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709"/>
      <w:gridCol w:w="1985"/>
      <w:gridCol w:w="992"/>
      <w:gridCol w:w="2552"/>
      <w:gridCol w:w="850"/>
      <w:gridCol w:w="2126"/>
    </w:tblGrid>
    <w:tr w:rsidR="00F752D8" w14:paraId="7EAF6DF9" w14:textId="77777777" w:rsidTr="00393837">
      <w:trPr>
        <w:cantSplit/>
        <w:trHeight w:val="397"/>
      </w:trPr>
      <w:tc>
        <w:tcPr>
          <w:tcW w:w="709" w:type="dxa"/>
          <w:shd w:val="clear" w:color="auto" w:fill="auto"/>
          <w:vAlign w:val="center"/>
        </w:tcPr>
        <w:p w14:paraId="604E236C" w14:textId="77777777" w:rsidR="002F10F5" w:rsidRPr="009225C4" w:rsidRDefault="006B5E48" w:rsidP="00C573C6">
          <w:pPr>
            <w:spacing w:after="0"/>
            <w:rPr>
              <w:color w:val="005190"/>
              <w:sz w:val="16"/>
              <w:szCs w:val="16"/>
            </w:rPr>
          </w:pPr>
          <w:r w:rsidRPr="009225C4">
            <w:rPr>
              <w:color w:val="005190"/>
              <w:sz w:val="16"/>
              <w:szCs w:val="16"/>
            </w:rPr>
            <w:t>Doc No:</w:t>
          </w:r>
        </w:p>
      </w:tc>
      <w:tc>
        <w:tcPr>
          <w:tcW w:w="1985" w:type="dxa"/>
          <w:shd w:val="clear" w:color="auto" w:fill="auto"/>
          <w:vAlign w:val="center"/>
        </w:tcPr>
        <w:p w14:paraId="30B1DBCC" w14:textId="77777777" w:rsidR="002F10F5" w:rsidRPr="009225C4" w:rsidRDefault="006B5E48" w:rsidP="00C573C6">
          <w:pPr>
            <w:spacing w:after="0"/>
            <w:rPr>
              <w:sz w:val="16"/>
              <w:szCs w:val="16"/>
            </w:rPr>
          </w:pPr>
          <w:r w:rsidRPr="009225C4">
            <w:rPr>
              <w:sz w:val="16"/>
              <w:szCs w:val="16"/>
            </w:rPr>
            <w:fldChar w:fldCharType="begin"/>
          </w:r>
          <w:r w:rsidRPr="009225C4">
            <w:rPr>
              <w:sz w:val="16"/>
              <w:szCs w:val="16"/>
            </w:rPr>
            <w:instrText xml:space="preserve"> DOCVARIABLE QPulse_DocNumber \* MERGEFORMAT </w:instrText>
          </w:r>
          <w:r w:rsidRPr="009225C4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190</w:t>
          </w:r>
          <w:r w:rsidRPr="009225C4">
            <w:rPr>
              <w:sz w:val="16"/>
              <w:szCs w:val="16"/>
            </w:rPr>
            <w:fldChar w:fldCharType="end"/>
          </w:r>
        </w:p>
      </w:tc>
      <w:tc>
        <w:tcPr>
          <w:tcW w:w="992" w:type="dxa"/>
          <w:shd w:val="clear" w:color="auto" w:fill="auto"/>
          <w:vAlign w:val="center"/>
        </w:tcPr>
        <w:p w14:paraId="3249FABA" w14:textId="77777777" w:rsidR="002F10F5" w:rsidRPr="009225C4" w:rsidRDefault="006B5E48" w:rsidP="00C573C6">
          <w:pPr>
            <w:spacing w:after="0"/>
            <w:rPr>
              <w:color w:val="005190"/>
              <w:sz w:val="16"/>
              <w:szCs w:val="16"/>
            </w:rPr>
          </w:pPr>
          <w:r w:rsidRPr="009225C4">
            <w:rPr>
              <w:color w:val="005190"/>
              <w:sz w:val="16"/>
              <w:szCs w:val="16"/>
            </w:rPr>
            <w:t>Revision:</w:t>
          </w:r>
        </w:p>
      </w:tc>
      <w:tc>
        <w:tcPr>
          <w:tcW w:w="2552" w:type="dxa"/>
          <w:shd w:val="clear" w:color="auto" w:fill="auto"/>
          <w:vAlign w:val="center"/>
        </w:tcPr>
        <w:p w14:paraId="5B246E56" w14:textId="77777777" w:rsidR="002F10F5" w:rsidRPr="009225C4" w:rsidRDefault="006B5E48" w:rsidP="00C573C6">
          <w:pPr>
            <w:spacing w:after="0"/>
            <w:rPr>
              <w:sz w:val="16"/>
              <w:szCs w:val="16"/>
            </w:rPr>
          </w:pPr>
          <w:r w:rsidRPr="009225C4">
            <w:rPr>
              <w:sz w:val="16"/>
              <w:szCs w:val="16"/>
            </w:rPr>
            <w:fldChar w:fldCharType="begin"/>
          </w:r>
          <w:r w:rsidRPr="009225C4">
            <w:rPr>
              <w:sz w:val="16"/>
              <w:szCs w:val="16"/>
            </w:rPr>
            <w:instrText xml:space="preserve"> DOCVARIABLE QPulse_DocRevisionNumber \* MERGEFORMAT </w:instrText>
          </w:r>
          <w:r w:rsidRPr="009225C4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3</w:t>
          </w:r>
          <w:r w:rsidRPr="009225C4">
            <w:rPr>
              <w:sz w:val="16"/>
              <w:szCs w:val="16"/>
            </w:rPr>
            <w:fldChar w:fldCharType="end"/>
          </w:r>
        </w:p>
      </w:tc>
      <w:tc>
        <w:tcPr>
          <w:tcW w:w="850" w:type="dxa"/>
          <w:shd w:val="clear" w:color="auto" w:fill="auto"/>
          <w:vAlign w:val="center"/>
        </w:tcPr>
        <w:p w14:paraId="1FA9BEFF" w14:textId="77777777" w:rsidR="002F10F5" w:rsidRPr="009225C4" w:rsidRDefault="006B5E48" w:rsidP="00C573C6">
          <w:pPr>
            <w:spacing w:after="0"/>
            <w:rPr>
              <w:sz w:val="16"/>
              <w:szCs w:val="16"/>
            </w:rPr>
          </w:pPr>
          <w:r w:rsidRPr="009225C4">
            <w:rPr>
              <w:color w:val="005190"/>
              <w:sz w:val="16"/>
              <w:szCs w:val="16"/>
            </w:rPr>
            <w:t>Effective Date:</w:t>
          </w:r>
        </w:p>
      </w:tc>
      <w:tc>
        <w:tcPr>
          <w:tcW w:w="2126" w:type="dxa"/>
          <w:shd w:val="clear" w:color="auto" w:fill="auto"/>
          <w:vAlign w:val="center"/>
        </w:tcPr>
        <w:p w14:paraId="4E1109BD" w14:textId="77777777" w:rsidR="002F10F5" w:rsidRPr="009225C4" w:rsidRDefault="006B5E48" w:rsidP="00C573C6">
          <w:pPr>
            <w:spacing w:after="0"/>
            <w:rPr>
              <w:sz w:val="16"/>
              <w:szCs w:val="16"/>
            </w:rPr>
          </w:pPr>
          <w:r w:rsidRPr="009225C4">
            <w:rPr>
              <w:sz w:val="16"/>
              <w:szCs w:val="16"/>
            </w:rPr>
            <w:fldChar w:fldCharType="begin"/>
          </w:r>
          <w:r w:rsidRPr="009225C4">
            <w:rPr>
              <w:sz w:val="16"/>
              <w:szCs w:val="16"/>
            </w:rPr>
            <w:instrText xml:space="preserve"> DOCVARIABLE QPulse_DocActiveDate \* MERGEFORMAT </w:instrText>
          </w:r>
          <w:r w:rsidRPr="009225C4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01/11/2021</w:t>
          </w:r>
          <w:r w:rsidRPr="009225C4">
            <w:rPr>
              <w:sz w:val="16"/>
              <w:szCs w:val="16"/>
            </w:rPr>
            <w:fldChar w:fldCharType="end"/>
          </w:r>
        </w:p>
      </w:tc>
    </w:tr>
    <w:tr w:rsidR="00F752D8" w14:paraId="51C69971" w14:textId="77777777" w:rsidTr="00393837">
      <w:trPr>
        <w:cantSplit/>
        <w:trHeight w:val="397"/>
      </w:trPr>
      <w:tc>
        <w:tcPr>
          <w:tcW w:w="709" w:type="dxa"/>
          <w:shd w:val="clear" w:color="auto" w:fill="auto"/>
          <w:vAlign w:val="center"/>
        </w:tcPr>
        <w:p w14:paraId="2B1AF340" w14:textId="77777777" w:rsidR="002F10F5" w:rsidRPr="009225C4" w:rsidRDefault="006B5E48" w:rsidP="00C573C6">
          <w:pPr>
            <w:spacing w:after="0"/>
            <w:rPr>
              <w:color w:val="005190"/>
              <w:sz w:val="16"/>
              <w:szCs w:val="16"/>
            </w:rPr>
          </w:pPr>
          <w:r w:rsidRPr="009225C4">
            <w:rPr>
              <w:color w:val="005190"/>
              <w:sz w:val="16"/>
              <w:szCs w:val="16"/>
            </w:rPr>
            <w:t xml:space="preserve">Doc </w:t>
          </w:r>
          <w:r>
            <w:rPr>
              <w:color w:val="005190"/>
              <w:sz w:val="16"/>
              <w:szCs w:val="16"/>
            </w:rPr>
            <w:t>Title</w:t>
          </w:r>
          <w:r w:rsidRPr="009225C4">
            <w:rPr>
              <w:color w:val="005190"/>
              <w:sz w:val="16"/>
              <w:szCs w:val="16"/>
            </w:rPr>
            <w:t>:</w:t>
          </w:r>
        </w:p>
      </w:tc>
      <w:tc>
        <w:tcPr>
          <w:tcW w:w="8505" w:type="dxa"/>
          <w:gridSpan w:val="5"/>
          <w:shd w:val="clear" w:color="auto" w:fill="auto"/>
          <w:vAlign w:val="center"/>
        </w:tcPr>
        <w:p w14:paraId="43F2B996" w14:textId="77777777" w:rsidR="002F10F5" w:rsidRPr="009225C4" w:rsidRDefault="006B5E48" w:rsidP="00C573C6">
          <w:pPr>
            <w:spacing w:after="0"/>
            <w:rPr>
              <w:sz w:val="16"/>
              <w:szCs w:val="16"/>
            </w:rPr>
          </w:pPr>
          <w:r w:rsidRPr="009225C4">
            <w:rPr>
              <w:sz w:val="16"/>
              <w:szCs w:val="16"/>
            </w:rPr>
            <w:fldChar w:fldCharType="begin"/>
          </w:r>
          <w:r w:rsidRPr="009225C4">
            <w:rPr>
              <w:sz w:val="16"/>
              <w:szCs w:val="16"/>
            </w:rPr>
            <w:instrText xml:space="preserve"> DOCVARIABLE QPulse_DocTitle \* MERGEFORMAT </w:instrText>
          </w:r>
          <w:r w:rsidRPr="009225C4"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CPI GMP Operations</w:t>
          </w:r>
          <w:r w:rsidRPr="009225C4">
            <w:rPr>
              <w:sz w:val="16"/>
              <w:szCs w:val="16"/>
            </w:rPr>
            <w:t xml:space="preserve"> Supplier Questionnaire</w:t>
          </w:r>
          <w:r w:rsidRPr="009225C4">
            <w:rPr>
              <w:sz w:val="16"/>
              <w:szCs w:val="16"/>
            </w:rPr>
            <w:fldChar w:fldCharType="end"/>
          </w:r>
        </w:p>
      </w:tc>
    </w:tr>
  </w:tbl>
  <w:p w14:paraId="4AF957BF" w14:textId="77777777" w:rsidR="002F10F5" w:rsidRPr="00FD2EE5" w:rsidRDefault="006B5E48" w:rsidP="00704E3E">
    <w:pPr>
      <w:pStyle w:val="Header"/>
      <w:tabs>
        <w:tab w:val="clear" w:pos="4513"/>
        <w:tab w:val="clear" w:pos="9026"/>
        <w:tab w:val="center" w:pos="4820"/>
        <w:tab w:val="right" w:pos="9639"/>
      </w:tabs>
    </w:pPr>
    <w:r w:rsidRPr="00D64FF6">
      <w:rPr>
        <w:noProof/>
        <w:color w:val="005190"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8F60C64" wp14:editId="424642A7">
              <wp:simplePos x="0" y="0"/>
              <wp:positionH relativeFrom="page">
                <wp:align>left</wp:align>
              </wp:positionH>
              <wp:positionV relativeFrom="paragraph">
                <wp:posOffset>67945</wp:posOffset>
              </wp:positionV>
              <wp:extent cx="7591425" cy="635"/>
              <wp:effectExtent l="0" t="0" r="28575" b="37465"/>
              <wp:wrapNone/>
              <wp:docPr id="3" name="AutoShape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9142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4" o:spid="_x0000_s2051" type="#_x0000_t32" style="width:597.75pt;height:0.05pt;margin-top:5.35pt;margin-left:0;mso-height-percent:0;mso-height-relative:page;mso-position-horizontal:left;mso-position-horizontal-relative:page;mso-width-percent:0;mso-width-relative:page;mso-wrap-distance-bottom:0;mso-wrap-distance-left:9pt;mso-wrap-distance-right:9pt;mso-wrap-distance-top:0;mso-wrap-style:square;position:absolute;visibility:visible;z-index:251663360" strokecolor="gray"/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1C77D0D8" wp14:editId="3B93AF95">
          <wp:simplePos x="0" y="0"/>
          <wp:positionH relativeFrom="column">
            <wp:posOffset>5673618</wp:posOffset>
          </wp:positionH>
          <wp:positionV relativeFrom="paragraph">
            <wp:posOffset>-379802</wp:posOffset>
          </wp:positionV>
          <wp:extent cx="786847" cy="361950"/>
          <wp:effectExtent l="19050" t="0" r="0" b="0"/>
          <wp:wrapNone/>
          <wp:docPr id="8" name="Picture 8" descr="\\cpi03-fs01.uk-cpi.com\users$\craig.edwards\CPI\Re-brand\CPI_NewLogo_BlueGre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\\cpi03-fs01.uk-cpi.com\users$\craig.edwards\CPI\Re-brand\CPI_NewLogo_BlueGrey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6847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DE2400" w14:textId="77777777" w:rsidR="002F10F5" w:rsidRDefault="006B5E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D156D"/>
    <w:multiLevelType w:val="hybridMultilevel"/>
    <w:tmpl w:val="8DCEB0C6"/>
    <w:lvl w:ilvl="0" w:tplc="1E46C438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EAE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5A96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CEE6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40CD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32E9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C8BC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AC4B7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FE99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B5D3C"/>
    <w:multiLevelType w:val="hybridMultilevel"/>
    <w:tmpl w:val="53741E52"/>
    <w:lvl w:ilvl="0" w:tplc="7A8E021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F87C42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AFEFB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3435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FC7C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A0D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EE80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63C26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0033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265CB"/>
    <w:multiLevelType w:val="multilevel"/>
    <w:tmpl w:val="DD2A5490"/>
    <w:lvl w:ilvl="0">
      <w:start w:val="1"/>
      <w:numFmt w:val="decimal"/>
      <w:pStyle w:val="Ref-Lvl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ef-Lvl2"/>
      <w:lvlText w:val="%1.%2"/>
      <w:lvlJc w:val="left"/>
      <w:pPr>
        <w:ind w:left="1134" w:hanging="567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Ref-Lvl3"/>
      <w:lvlText w:val="%1.%2.%3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pStyle w:val="Ref-Lvl4"/>
      <w:lvlText w:val="%1.%2.%3.%4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03" w:hanging="567"/>
      </w:pPr>
      <w:rPr>
        <w:rFonts w:hint="default"/>
      </w:rPr>
    </w:lvl>
  </w:abstractNum>
  <w:abstractNum w:abstractNumId="3" w15:restartNumberingAfterBreak="0">
    <w:nsid w:val="2FC72F6A"/>
    <w:multiLevelType w:val="multilevel"/>
    <w:tmpl w:val="1BEED66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ZAhR/gqW560ZIzGD254PaOcdxWN3ehfk+jCQIGGociJ10O6XsEAyQMCbXawWiW9D5YF8ABDLIDRK1U0pWSYquA==" w:salt="rlYKNnvZqGjd2hgaQBNO5A=="/>
  <w:defaultTabStop w:val="720"/>
  <w:drawingGridHorizontalSpacing w:val="8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QPulse_CurrentDateTime" w:val="06/12/2021 10:38:32"/>
    <w:docVar w:name="QPulse_CurrentUserName" w:val="Tighe, Daryll"/>
    <w:docVar w:name="QPulse_DatabaseAlias" w:val="Live"/>
    <w:docVar w:name="QPulse_DocActiveDate" w:val="01/11/2021"/>
    <w:docVar w:name="QPulse_DocAuthor" w:val="Lawrence, Jessica"/>
    <w:docVar w:name="QPulse_DocChangeDetails" w:val="CR497 and CR999_x000d__x000a_Added question about Data integrity policy_x000d__x000a_Added questions specifically related to GMP document storage, storage and distribution"/>
    <w:docVar w:name="QPulse_DocLastReviewDate" w:val="&lt;QPulse_DocLastReviewDate&gt;"/>
    <w:docVar w:name="QPulse_DocLastReviewDetails" w:val="&lt;QPulse_DocLastReviewDetails&gt;"/>
    <w:docVar w:name="QPulse_DocLastReviewOwner" w:val="&lt;QPulse_DocLastReviewOwner&gt;"/>
    <w:docVar w:name="QPulse_DocNumber" w:val="190"/>
    <w:docVar w:name="QPulse_DocOwner" w:val="Rennie, Susan"/>
    <w:docVar w:name="QPulse_DocReviewDate" w:val="01/11/2023"/>
    <w:docVar w:name="QPulse_DocRevisionNumber" w:val="3"/>
    <w:docVar w:name="QPulse_DocStatus" w:val="Active"/>
    <w:docVar w:name="QPulse_DocTitle" w:val="CPI GMP Operations Supplier Questionnaire"/>
    <w:docVar w:name="QPulse_DocType" w:val="Templates\Forms"/>
    <w:docVar w:name="QPulseSys_IsBacchusDocument" w:val="true"/>
    <w:docVar w:name="QPulseSys_IsDocBeingEdited" w:val="False"/>
    <w:docVar w:name="QPulseSys_SecProtectDocEnableCopy" w:val="True"/>
    <w:docVar w:name="QPulseSys_SecProtectDocEnableEdit" w:val="True"/>
    <w:docVar w:name="QPulseSys_SecProtectDocEnablePrint" w:val="True"/>
    <w:docVar w:name="QPulseSys_SecProtectDocEnablePrintPreview" w:val="True"/>
    <w:docVar w:name="QPulseSys_SecProtectDocEnablePublish" w:val="True"/>
    <w:docVar w:name="QPulseSys_SecProtectDocEnableSaveAs" w:val="True"/>
    <w:docVar w:name="QPulseSys_SecProtectDocEnableSend" w:val="True"/>
    <w:docVar w:name="QPulseSys_SecProtectDocProtectPublish" w:val="False"/>
    <w:docVar w:name="QPulseSys_SecProtectDocProtectSave" w:val="False"/>
    <w:docVar w:name="QPulseSys_SecProtectDocProtectSend" w:val="False"/>
    <w:docVar w:name="QPulseSys_SecProtectDocUseStrongPassword" w:val="False"/>
    <w:docVar w:name="QPulseSys_SessionID" w:val="a700b0aa-3215-4b0c-9f8e-a0da0578d73c"/>
  </w:docVars>
  <w:rsids>
    <w:rsidRoot w:val="00F752D8"/>
    <w:rsid w:val="006B5E48"/>
    <w:rsid w:val="00F75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07623"/>
  <w15:docId w15:val="{84EDE463-E8BB-42AC-BA95-C5A6D643B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1C61"/>
    <w:pPr>
      <w:spacing w:after="210" w:line="240" w:lineRule="auto"/>
    </w:pPr>
    <w:rPr>
      <w:rFonts w:ascii="Open Sans" w:hAnsi="Open Sans" w:cs="Open Sans"/>
      <w:color w:val="262626" w:themeColor="text1" w:themeTint="D9"/>
      <w:sz w:val="19"/>
      <w:szCs w:val="17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rsid w:val="00FD2EE5"/>
    <w:pPr>
      <w:numPr>
        <w:numId w:val="2"/>
      </w:numPr>
      <w:tabs>
        <w:tab w:val="left" w:pos="851"/>
      </w:tabs>
      <w:spacing w:before="1440" w:after="720" w:line="276" w:lineRule="auto"/>
      <w:ind w:left="851" w:hanging="851"/>
      <w:outlineLvl w:val="0"/>
    </w:pPr>
    <w:rPr>
      <w:color w:val="005190"/>
      <w:sz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rsid w:val="00FD2EE5"/>
    <w:pPr>
      <w:numPr>
        <w:ilvl w:val="1"/>
        <w:numId w:val="2"/>
      </w:numPr>
      <w:tabs>
        <w:tab w:val="num" w:pos="360"/>
        <w:tab w:val="left" w:pos="851"/>
      </w:tabs>
      <w:spacing w:before="720" w:after="201" w:line="276" w:lineRule="auto"/>
      <w:ind w:left="851" w:hanging="851"/>
      <w:outlineLvl w:val="1"/>
    </w:pPr>
    <w:rPr>
      <w:color w:val="005190"/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rsid w:val="00FD2EE5"/>
    <w:pPr>
      <w:numPr>
        <w:ilvl w:val="2"/>
        <w:numId w:val="2"/>
      </w:numPr>
      <w:tabs>
        <w:tab w:val="left" w:pos="851"/>
      </w:tabs>
      <w:spacing w:before="480" w:line="276" w:lineRule="auto"/>
      <w:ind w:left="851" w:hanging="851"/>
      <w:outlineLvl w:val="2"/>
    </w:pPr>
    <w:rPr>
      <w:color w:val="005190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FD2EE5"/>
    <w:pPr>
      <w:numPr>
        <w:ilvl w:val="3"/>
        <w:numId w:val="2"/>
      </w:numPr>
      <w:tabs>
        <w:tab w:val="left" w:pos="851"/>
      </w:tabs>
      <w:spacing w:before="240" w:line="276" w:lineRule="auto"/>
      <w:ind w:left="862" w:hanging="862"/>
      <w:outlineLvl w:val="3"/>
    </w:pPr>
    <w:rPr>
      <w:color w:val="005190"/>
      <w:sz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FD2EE5"/>
    <w:pPr>
      <w:numPr>
        <w:ilvl w:val="4"/>
        <w:numId w:val="2"/>
      </w:numPr>
      <w:spacing w:line="276" w:lineRule="auto"/>
      <w:ind w:left="851" w:hanging="851"/>
      <w:outlineLvl w:val="4"/>
    </w:pPr>
    <w:rPr>
      <w:color w:val="005190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AE08EF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08EF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08EF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08EF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s2">
    <w:name w:val="Headings 2"/>
    <w:basedOn w:val="Heading2"/>
    <w:next w:val="Normal"/>
    <w:link w:val="Headings2Char"/>
    <w:rsid w:val="007862CA"/>
    <w:pPr>
      <w:spacing w:before="0" w:after="301"/>
    </w:pPr>
    <w:rPr>
      <w:rFonts w:ascii="Myriad Pro" w:hAnsi="Myriad Pro"/>
      <w:i/>
      <w:iCs/>
      <w:color w:val="3155A2"/>
      <w:sz w:val="28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FD2EE5"/>
    <w:rPr>
      <w:rFonts w:ascii="Arial" w:hAnsi="Arial" w:cs="Arial"/>
      <w:color w:val="005190"/>
      <w:sz w:val="32"/>
      <w:szCs w:val="17"/>
      <w:lang w:eastAsia="en-GB"/>
    </w:rPr>
  </w:style>
  <w:style w:type="character" w:customStyle="1" w:styleId="Headings2Char">
    <w:name w:val="Headings 2 Char"/>
    <w:basedOn w:val="Heading2Char"/>
    <w:link w:val="Headings2"/>
    <w:rsid w:val="007862CA"/>
    <w:rPr>
      <w:rFonts w:ascii="Myriad Pro" w:hAnsi="Myriad Pro" w:cs="Arial"/>
      <w:i/>
      <w:iCs/>
      <w:color w:val="3155A2"/>
      <w:sz w:val="28"/>
      <w:szCs w:val="20"/>
      <w:lang w:eastAsia="en-GB"/>
    </w:rPr>
  </w:style>
  <w:style w:type="paragraph" w:customStyle="1" w:styleId="PilotManuHeading1">
    <w:name w:val="PilotManu Heading 1"/>
    <w:basedOn w:val="Normal"/>
    <w:next w:val="Normal"/>
    <w:link w:val="PilotManuHeading1Char"/>
    <w:autoRedefine/>
    <w:rsid w:val="007862CA"/>
    <w:rPr>
      <w:b/>
      <w:color w:val="3155A2"/>
      <w:sz w:val="32"/>
    </w:rPr>
  </w:style>
  <w:style w:type="character" w:customStyle="1" w:styleId="PilotManuHeading1Char">
    <w:name w:val="PilotManu Heading 1 Char"/>
    <w:basedOn w:val="DefaultParagraphFont"/>
    <w:link w:val="PilotManuHeading1"/>
    <w:rsid w:val="007862CA"/>
    <w:rPr>
      <w:rFonts w:ascii="Myriad Pro" w:eastAsia="Times New Roman" w:hAnsi="Myriad Pro" w:cs="Arial"/>
      <w:b/>
      <w:color w:val="3155A2"/>
      <w:sz w:val="32"/>
    </w:rPr>
  </w:style>
  <w:style w:type="paragraph" w:customStyle="1" w:styleId="PilotManuHeadings2">
    <w:name w:val="PilotManu Headings 2"/>
    <w:basedOn w:val="Heading2"/>
    <w:link w:val="PilotManuHeadings2Char"/>
    <w:autoRedefine/>
    <w:rsid w:val="007862CA"/>
    <w:pPr>
      <w:spacing w:before="0" w:after="301"/>
    </w:pPr>
    <w:rPr>
      <w:rFonts w:ascii="Myriad Pro" w:hAnsi="Myriad Pro"/>
      <w:iCs/>
      <w:color w:val="3155A2"/>
      <w:sz w:val="24"/>
      <w:szCs w:val="22"/>
    </w:rPr>
  </w:style>
  <w:style w:type="character" w:customStyle="1" w:styleId="PilotManuHeadings2Char">
    <w:name w:val="PilotManu Headings 2 Char"/>
    <w:basedOn w:val="Heading2Char"/>
    <w:link w:val="PilotManuHeadings2"/>
    <w:rsid w:val="007862CA"/>
    <w:rPr>
      <w:rFonts w:ascii="Myriad Pro" w:hAnsi="Myriad Pro" w:cs="Arial"/>
      <w:iCs/>
      <w:color w:val="3155A2"/>
      <w:sz w:val="24"/>
      <w:szCs w:val="17"/>
      <w:lang w:eastAsia="en-US"/>
    </w:rPr>
  </w:style>
  <w:style w:type="paragraph" w:customStyle="1" w:styleId="PilotManuHeadings3">
    <w:name w:val="PilotManu Headings 3"/>
    <w:basedOn w:val="Heading3"/>
    <w:next w:val="TOC2"/>
    <w:link w:val="PilotManuHeadings3Char"/>
    <w:autoRedefine/>
    <w:rsid w:val="007862CA"/>
    <w:pPr>
      <w:spacing w:before="0" w:after="301"/>
    </w:pPr>
    <w:rPr>
      <w:rFonts w:ascii="Myriad Pro" w:hAnsi="Myriad Pro"/>
      <w:color w:val="3155A2"/>
    </w:rPr>
  </w:style>
  <w:style w:type="character" w:customStyle="1" w:styleId="Heading3Char">
    <w:name w:val="Heading 3 Char"/>
    <w:basedOn w:val="DefaultParagraphFont"/>
    <w:link w:val="Heading3"/>
    <w:uiPriority w:val="9"/>
    <w:rsid w:val="00FD2EE5"/>
    <w:rPr>
      <w:rFonts w:ascii="Arial" w:hAnsi="Arial" w:cs="Arial"/>
      <w:color w:val="005190"/>
      <w:sz w:val="24"/>
      <w:szCs w:val="17"/>
      <w:lang w:eastAsia="en-GB"/>
    </w:rPr>
  </w:style>
  <w:style w:type="character" w:customStyle="1" w:styleId="PilotManuHeadings3Char">
    <w:name w:val="PilotManu Headings 3 Char"/>
    <w:basedOn w:val="Heading3Char"/>
    <w:link w:val="PilotManuHeadings3"/>
    <w:rsid w:val="007862CA"/>
    <w:rPr>
      <w:rFonts w:ascii="Myriad Pro" w:hAnsi="Myriad Pro" w:cs="Arial"/>
      <w:color w:val="3155A2"/>
      <w:sz w:val="20"/>
      <w:szCs w:val="20"/>
      <w:lang w:eastAsia="en-GB"/>
    </w:rPr>
  </w:style>
  <w:style w:type="paragraph" w:customStyle="1" w:styleId="PilotManuHeadings4">
    <w:name w:val="PilotManu Headings 4"/>
    <w:basedOn w:val="Heading4"/>
    <w:next w:val="PilotManuTableofContents4"/>
    <w:link w:val="PilotManuHeadings4Char"/>
    <w:autoRedefine/>
    <w:rsid w:val="007862CA"/>
    <w:pPr>
      <w:spacing w:before="0" w:after="301"/>
    </w:pPr>
    <w:rPr>
      <w:rFonts w:ascii="Myriad Pro" w:eastAsiaTheme="minorEastAsia" w:hAnsi="Myriad Pro"/>
      <w:color w:val="3155A2"/>
    </w:rPr>
  </w:style>
  <w:style w:type="character" w:customStyle="1" w:styleId="Heading4Char">
    <w:name w:val="Heading 4 Char"/>
    <w:basedOn w:val="DefaultParagraphFont"/>
    <w:link w:val="Heading4"/>
    <w:uiPriority w:val="9"/>
    <w:rsid w:val="00FD2EE5"/>
    <w:rPr>
      <w:rFonts w:ascii="Arial" w:hAnsi="Arial" w:cs="Arial"/>
      <w:color w:val="005190"/>
      <w:sz w:val="20"/>
      <w:szCs w:val="17"/>
      <w:lang w:eastAsia="en-GB"/>
    </w:rPr>
  </w:style>
  <w:style w:type="character" w:customStyle="1" w:styleId="PilotManuHeadings4Char">
    <w:name w:val="PilotManu Headings 4 Char"/>
    <w:basedOn w:val="Heading4Char"/>
    <w:link w:val="PilotManuHeadings4"/>
    <w:rsid w:val="007862CA"/>
    <w:rPr>
      <w:rFonts w:ascii="Myriad Pro" w:eastAsiaTheme="minorEastAsia" w:hAnsi="Myriad Pro" w:cs="Arial"/>
      <w:color w:val="3155A2"/>
      <w:sz w:val="20"/>
      <w:szCs w:val="20"/>
      <w:lang w:eastAsia="en-GB"/>
    </w:rPr>
  </w:style>
  <w:style w:type="paragraph" w:customStyle="1" w:styleId="PilotManuTableofContents1">
    <w:name w:val="PilotManu Table of Contents 1"/>
    <w:autoRedefine/>
    <w:rsid w:val="009021CA"/>
    <w:pPr>
      <w:spacing w:after="301" w:line="360" w:lineRule="auto"/>
    </w:pPr>
    <w:rPr>
      <w:rFonts w:ascii="Myriad Pro" w:hAnsi="Myriad Pro" w:cs="Arial"/>
      <w:b/>
      <w:color w:val="3155A2"/>
      <w:sz w:val="24"/>
      <w:szCs w:val="20"/>
      <w:lang w:eastAsia="en-GB"/>
    </w:rPr>
  </w:style>
  <w:style w:type="paragraph" w:styleId="TOC1">
    <w:name w:val="toc 1"/>
    <w:basedOn w:val="Normal"/>
    <w:next w:val="Normal"/>
    <w:link w:val="TOC1Char"/>
    <w:autoRedefine/>
    <w:uiPriority w:val="39"/>
    <w:unhideWhenUsed/>
    <w:qFormat/>
    <w:rsid w:val="002F34E8"/>
    <w:pPr>
      <w:tabs>
        <w:tab w:val="left" w:pos="567"/>
        <w:tab w:val="right" w:leader="dot" w:pos="9629"/>
      </w:tabs>
      <w:spacing w:line="276" w:lineRule="auto"/>
    </w:pPr>
    <w:rPr>
      <w:noProof/>
      <w:color w:val="005190"/>
      <w:sz w:val="24"/>
    </w:rPr>
  </w:style>
  <w:style w:type="paragraph" w:customStyle="1" w:styleId="PilotManuTableofContents2">
    <w:name w:val="PilotManu Table of Contents 2"/>
    <w:basedOn w:val="TOC2"/>
    <w:autoRedefine/>
    <w:rsid w:val="007862CA"/>
    <w:pPr>
      <w:spacing w:after="301"/>
    </w:pPr>
  </w:style>
  <w:style w:type="paragraph" w:styleId="TOC2">
    <w:name w:val="toc 2"/>
    <w:basedOn w:val="Normal"/>
    <w:next w:val="Normal"/>
    <w:link w:val="TOC2Char"/>
    <w:autoRedefine/>
    <w:uiPriority w:val="39"/>
    <w:unhideWhenUsed/>
    <w:rsid w:val="007277D5"/>
    <w:pPr>
      <w:tabs>
        <w:tab w:val="left" w:pos="1276"/>
        <w:tab w:val="right" w:leader="dot" w:pos="9629"/>
      </w:tabs>
      <w:spacing w:after="120" w:line="276" w:lineRule="auto"/>
      <w:ind w:left="567"/>
    </w:pPr>
    <w:rPr>
      <w:noProof/>
    </w:rPr>
  </w:style>
  <w:style w:type="paragraph" w:customStyle="1" w:styleId="PilotManuTableofContents3">
    <w:name w:val="PilotManu Table of Contents 3"/>
    <w:autoRedefine/>
    <w:rsid w:val="009021CA"/>
    <w:pPr>
      <w:spacing w:after="0" w:line="360" w:lineRule="auto"/>
    </w:pPr>
    <w:rPr>
      <w:rFonts w:ascii="Myriad Pro" w:hAnsi="Myriad Pro" w:cs="Arial"/>
      <w:color w:val="000000"/>
      <w:sz w:val="20"/>
      <w:szCs w:val="20"/>
      <w:lang w:eastAsia="en-GB"/>
    </w:rPr>
  </w:style>
  <w:style w:type="paragraph" w:styleId="TOC3">
    <w:name w:val="toc 3"/>
    <w:basedOn w:val="Normal"/>
    <w:next w:val="Normal"/>
    <w:link w:val="TOC3Char"/>
    <w:autoRedefine/>
    <w:uiPriority w:val="39"/>
    <w:unhideWhenUsed/>
    <w:rsid w:val="007277D5"/>
    <w:pPr>
      <w:tabs>
        <w:tab w:val="left" w:pos="1418"/>
        <w:tab w:val="right" w:leader="dot" w:pos="9629"/>
      </w:tabs>
      <w:spacing w:after="120" w:line="276" w:lineRule="auto"/>
      <w:ind w:left="709"/>
    </w:pPr>
    <w:rPr>
      <w:noProof/>
    </w:rPr>
  </w:style>
  <w:style w:type="paragraph" w:customStyle="1" w:styleId="PilotManuTableofContents4">
    <w:name w:val="PilotManu Table of Contents 4"/>
    <w:autoRedefine/>
    <w:rsid w:val="009021CA"/>
    <w:pPr>
      <w:spacing w:after="0" w:line="360" w:lineRule="auto"/>
    </w:pPr>
    <w:rPr>
      <w:rFonts w:ascii="Myriad Pro" w:hAnsi="Myriad Pro" w:cs="Arial"/>
      <w:color w:val="000000"/>
      <w:sz w:val="20"/>
      <w:szCs w:val="20"/>
      <w:lang w:eastAsia="en-GB"/>
    </w:rPr>
  </w:style>
  <w:style w:type="paragraph" w:styleId="TOC4">
    <w:name w:val="toc 4"/>
    <w:basedOn w:val="Normal"/>
    <w:next w:val="Normal"/>
    <w:link w:val="TOC4Char"/>
    <w:autoRedefine/>
    <w:uiPriority w:val="39"/>
    <w:semiHidden/>
    <w:unhideWhenUsed/>
    <w:qFormat/>
    <w:rsid w:val="00680BCC"/>
    <w:pPr>
      <w:spacing w:after="0"/>
      <w:ind w:left="601"/>
    </w:pPr>
  </w:style>
  <w:style w:type="paragraph" w:customStyle="1" w:styleId="PilotManuTableofContentsHeading">
    <w:name w:val="PilotManu Table of Contents Heading"/>
    <w:basedOn w:val="TOCHeading"/>
    <w:next w:val="Normal"/>
    <w:autoRedefine/>
    <w:rsid w:val="005E0D9C"/>
    <w:pPr>
      <w:spacing w:before="0" w:after="301"/>
    </w:pPr>
    <w:rPr>
      <w:rFonts w:ascii="Myriad Pro" w:hAnsi="Myriad Pro"/>
      <w:color w:val="3155A2"/>
      <w:sz w:val="3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FD2EE5"/>
    <w:rPr>
      <w:rFonts w:ascii="Arial" w:hAnsi="Arial" w:cs="Arial"/>
      <w:color w:val="005190"/>
      <w:sz w:val="40"/>
      <w:szCs w:val="17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0D9C"/>
    <w:pPr>
      <w:outlineLvl w:val="9"/>
    </w:pPr>
  </w:style>
  <w:style w:type="paragraph" w:customStyle="1" w:styleId="PilotManuHeadings1">
    <w:name w:val="PilotManu Headings 1"/>
    <w:basedOn w:val="Heading1"/>
    <w:next w:val="Normal"/>
    <w:link w:val="PilotManuHeadings1Char"/>
    <w:autoRedefine/>
    <w:rsid w:val="009021CA"/>
    <w:pPr>
      <w:spacing w:before="240" w:after="60"/>
    </w:pPr>
    <w:rPr>
      <w:rFonts w:ascii="Myriad Pro" w:hAnsi="Myriad Pro"/>
      <w:color w:val="3155A2"/>
      <w:kern w:val="32"/>
      <w:sz w:val="32"/>
      <w:szCs w:val="32"/>
    </w:rPr>
  </w:style>
  <w:style w:type="character" w:customStyle="1" w:styleId="PilotManuHeadings1Char">
    <w:name w:val="PilotManu Headings 1 Char"/>
    <w:basedOn w:val="DefaultParagraphFont"/>
    <w:link w:val="PilotManuHeadings1"/>
    <w:rsid w:val="009021CA"/>
    <w:rPr>
      <w:rFonts w:ascii="Myriad Pro" w:eastAsiaTheme="majorEastAsia" w:hAnsi="Myriad Pro" w:cstheme="majorBidi"/>
      <w:b/>
      <w:bCs/>
      <w:color w:val="3155A2"/>
      <w:kern w:val="32"/>
      <w:sz w:val="32"/>
      <w:szCs w:val="32"/>
      <w:lang w:eastAsia="en-GB"/>
    </w:rPr>
  </w:style>
  <w:style w:type="character" w:customStyle="1" w:styleId="TOC1Char">
    <w:name w:val="TOC 1 Char"/>
    <w:basedOn w:val="DefaultParagraphFont"/>
    <w:link w:val="TOC1"/>
    <w:uiPriority w:val="39"/>
    <w:rsid w:val="002F34E8"/>
    <w:rPr>
      <w:rFonts w:ascii="Open Sans" w:hAnsi="Open Sans" w:cs="Open Sans"/>
      <w:noProof/>
      <w:color w:val="005190"/>
      <w:sz w:val="24"/>
      <w:szCs w:val="17"/>
      <w:lang w:eastAsia="en-GB"/>
    </w:rPr>
  </w:style>
  <w:style w:type="character" w:customStyle="1" w:styleId="TOC2Char">
    <w:name w:val="TOC 2 Char"/>
    <w:basedOn w:val="DefaultParagraphFont"/>
    <w:link w:val="TOC2"/>
    <w:uiPriority w:val="39"/>
    <w:rsid w:val="007277D5"/>
    <w:rPr>
      <w:rFonts w:ascii="Arial" w:hAnsi="Arial" w:cs="Arial"/>
      <w:noProof/>
      <w:color w:val="262626" w:themeColor="text1" w:themeTint="D9"/>
      <w:sz w:val="18"/>
      <w:szCs w:val="17"/>
      <w:lang w:eastAsia="en-GB"/>
    </w:rPr>
  </w:style>
  <w:style w:type="character" w:customStyle="1" w:styleId="TOC3Char">
    <w:name w:val="TOC 3 Char"/>
    <w:basedOn w:val="DefaultParagraphFont"/>
    <w:link w:val="TOC3"/>
    <w:uiPriority w:val="39"/>
    <w:rsid w:val="007277D5"/>
    <w:rPr>
      <w:rFonts w:ascii="Arial" w:hAnsi="Arial" w:cs="Arial"/>
      <w:noProof/>
      <w:color w:val="262626" w:themeColor="text1" w:themeTint="D9"/>
      <w:sz w:val="18"/>
      <w:szCs w:val="17"/>
      <w:lang w:eastAsia="en-GB"/>
    </w:rPr>
  </w:style>
  <w:style w:type="character" w:customStyle="1" w:styleId="TOC4Char">
    <w:name w:val="TOC 4 Char"/>
    <w:basedOn w:val="DefaultParagraphFont"/>
    <w:link w:val="TOC4"/>
    <w:uiPriority w:val="39"/>
    <w:semiHidden/>
    <w:rsid w:val="00680BCC"/>
    <w:rPr>
      <w:rFonts w:ascii="Arial" w:hAnsi="Arial" w:cs="Arial"/>
      <w:color w:val="262626" w:themeColor="text1" w:themeTint="D9"/>
      <w:sz w:val="16"/>
      <w:szCs w:val="17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2E176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176C"/>
    <w:rPr>
      <w:rFonts w:ascii="Myriad Pro" w:hAnsi="Myriad Pro" w:cs="Arial"/>
      <w:color w:val="000000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2E176C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176C"/>
    <w:rPr>
      <w:rFonts w:ascii="Myriad Pro" w:hAnsi="Myriad Pro" w:cs="Arial"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176C"/>
    <w:pPr>
      <w:spacing w:after="0"/>
    </w:pPr>
    <w:rPr>
      <w:rFonts w:ascii="Tahoma" w:hAnsi="Tahoma" w:cs="Tahoma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176C"/>
    <w:rPr>
      <w:rFonts w:ascii="Tahoma" w:hAnsi="Tahoma" w:cs="Tahoma"/>
      <w:color w:val="000000"/>
      <w:sz w:val="16"/>
      <w:szCs w:val="16"/>
      <w:lang w:eastAsia="en-GB"/>
    </w:rPr>
  </w:style>
  <w:style w:type="paragraph" w:styleId="NoSpacing">
    <w:name w:val="No Spacing"/>
    <w:basedOn w:val="Normal"/>
    <w:uiPriority w:val="1"/>
    <w:rsid w:val="000053AE"/>
    <w:pPr>
      <w:spacing w:after="0"/>
    </w:pPr>
  </w:style>
  <w:style w:type="paragraph" w:customStyle="1" w:styleId="BasicParagraph">
    <w:name w:val="[Basic Paragraph]"/>
    <w:basedOn w:val="Normal"/>
    <w:uiPriority w:val="99"/>
    <w:rsid w:val="0082480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A066F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paragraph" w:customStyle="1" w:styleId="IntroductoryParagraph">
    <w:name w:val="Introductory Paragraph"/>
    <w:basedOn w:val="Normal"/>
    <w:next w:val="Normal"/>
    <w:link w:val="IntroductoryParagraphChar"/>
    <w:rsid w:val="008F6283"/>
    <w:rPr>
      <w:color w:val="005190"/>
      <w:sz w:val="20"/>
    </w:rPr>
  </w:style>
  <w:style w:type="paragraph" w:customStyle="1" w:styleId="DocumentCoverTitle">
    <w:name w:val="Document Cover Title"/>
    <w:basedOn w:val="Normal"/>
    <w:link w:val="DocumentCoverTitleChar"/>
    <w:rsid w:val="00B54741"/>
    <w:pPr>
      <w:spacing w:line="276" w:lineRule="auto"/>
    </w:pPr>
    <w:rPr>
      <w:color w:val="005190"/>
      <w:sz w:val="56"/>
    </w:rPr>
  </w:style>
  <w:style w:type="character" w:customStyle="1" w:styleId="IntroductoryParagraphChar">
    <w:name w:val="Introductory Paragraph Char"/>
    <w:basedOn w:val="DefaultParagraphFont"/>
    <w:link w:val="IntroductoryParagraph"/>
    <w:rsid w:val="008F6283"/>
    <w:rPr>
      <w:rFonts w:ascii="Arial" w:hAnsi="Arial" w:cs="Arial"/>
      <w:color w:val="005190"/>
      <w:sz w:val="20"/>
      <w:szCs w:val="17"/>
      <w:lang w:eastAsia="en-GB"/>
    </w:rPr>
  </w:style>
  <w:style w:type="paragraph" w:customStyle="1" w:styleId="DocumentCoverDate">
    <w:name w:val="Document Cover Date"/>
    <w:basedOn w:val="Normal"/>
    <w:link w:val="DocumentCoverDateChar"/>
    <w:rsid w:val="00490326"/>
    <w:rPr>
      <w:b/>
      <w:sz w:val="28"/>
    </w:rPr>
  </w:style>
  <w:style w:type="character" w:customStyle="1" w:styleId="DocumentCoverTitleChar">
    <w:name w:val="Document Cover Title Char"/>
    <w:basedOn w:val="DefaultParagraphFont"/>
    <w:link w:val="DocumentCoverTitle"/>
    <w:rsid w:val="00B54741"/>
    <w:rPr>
      <w:rFonts w:ascii="Arial" w:hAnsi="Arial" w:cs="Arial"/>
      <w:color w:val="005190"/>
      <w:sz w:val="56"/>
      <w:szCs w:val="17"/>
      <w:lang w:eastAsia="en-GB"/>
    </w:rPr>
  </w:style>
  <w:style w:type="paragraph" w:styleId="ListParagraph">
    <w:name w:val="List Paragraph"/>
    <w:basedOn w:val="Normal"/>
    <w:uiPriority w:val="34"/>
    <w:qFormat/>
    <w:rsid w:val="001F249E"/>
    <w:pPr>
      <w:numPr>
        <w:numId w:val="1"/>
      </w:numPr>
      <w:spacing w:before="120" w:after="120"/>
      <w:ind w:left="426" w:hanging="284"/>
    </w:pPr>
  </w:style>
  <w:style w:type="character" w:customStyle="1" w:styleId="DocumentCoverDateChar">
    <w:name w:val="Document Cover Date Char"/>
    <w:basedOn w:val="DefaultParagraphFont"/>
    <w:link w:val="DocumentCoverDate"/>
    <w:rsid w:val="00490326"/>
    <w:rPr>
      <w:rFonts w:ascii="Arial" w:hAnsi="Arial" w:cs="Arial"/>
      <w:b/>
      <w:color w:val="262626" w:themeColor="text1" w:themeTint="D9"/>
      <w:sz w:val="28"/>
      <w:szCs w:val="17"/>
      <w:lang w:eastAsia="en-GB"/>
    </w:rPr>
  </w:style>
  <w:style w:type="paragraph" w:styleId="Quote">
    <w:name w:val="Quote"/>
    <w:basedOn w:val="Normal"/>
    <w:next w:val="Normal"/>
    <w:link w:val="QuoteChar"/>
    <w:uiPriority w:val="29"/>
    <w:rsid w:val="000053AE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0053AE"/>
    <w:rPr>
      <w:rFonts w:ascii="Arial" w:hAnsi="Arial" w:cs="Arial"/>
      <w:i/>
      <w:color w:val="262626" w:themeColor="text1" w:themeTint="D9"/>
      <w:sz w:val="16"/>
      <w:szCs w:val="17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FD2EE5"/>
    <w:rPr>
      <w:rFonts w:ascii="Arial" w:hAnsi="Arial" w:cs="Arial"/>
      <w:color w:val="005190"/>
      <w:sz w:val="18"/>
      <w:szCs w:val="18"/>
      <w:lang w:eastAsia="en-GB"/>
    </w:rPr>
  </w:style>
  <w:style w:type="character" w:styleId="Hyperlink">
    <w:name w:val="Hyperlink"/>
    <w:basedOn w:val="DefaultParagraphFont"/>
    <w:uiPriority w:val="99"/>
    <w:unhideWhenUsed/>
    <w:rsid w:val="000053AE"/>
    <w:rPr>
      <w:color w:val="0000FF" w:themeColor="hyperlink"/>
      <w:u w:val="single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680BCC"/>
    <w:pPr>
      <w:spacing w:after="0"/>
      <w:ind w:left="641"/>
    </w:pPr>
  </w:style>
  <w:style w:type="paragraph" w:customStyle="1" w:styleId="TOCTitle">
    <w:name w:val="TOC Title"/>
    <w:basedOn w:val="Normal"/>
    <w:next w:val="Normal"/>
    <w:link w:val="TOCTitleChar"/>
    <w:rsid w:val="000B2A87"/>
    <w:pPr>
      <w:spacing w:before="1440" w:after="720" w:line="276" w:lineRule="auto"/>
    </w:pPr>
    <w:rPr>
      <w:color w:val="005190"/>
      <w:sz w:val="40"/>
      <w:szCs w:val="40"/>
    </w:rPr>
  </w:style>
  <w:style w:type="character" w:customStyle="1" w:styleId="TOCTitleChar">
    <w:name w:val="TOC Title Char"/>
    <w:basedOn w:val="DefaultParagraphFont"/>
    <w:link w:val="TOCTitle"/>
    <w:rsid w:val="000B2A87"/>
    <w:rPr>
      <w:rFonts w:ascii="Arial" w:hAnsi="Arial" w:cs="Arial"/>
      <w:color w:val="005190"/>
      <w:sz w:val="40"/>
      <w:szCs w:val="40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770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0B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70B6"/>
    <w:rPr>
      <w:rFonts w:ascii="Arial" w:hAnsi="Arial" w:cs="Arial"/>
      <w:color w:val="262626" w:themeColor="text1" w:themeTint="D9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0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0B6"/>
    <w:rPr>
      <w:rFonts w:ascii="Arial" w:hAnsi="Arial" w:cs="Arial"/>
      <w:b/>
      <w:bCs/>
      <w:color w:val="262626" w:themeColor="text1" w:themeTint="D9"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9F7E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basedOn w:val="DefaultParagraphFont"/>
    <w:link w:val="Heading6"/>
    <w:uiPriority w:val="9"/>
    <w:semiHidden/>
    <w:rsid w:val="00AE08EF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17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08EF"/>
    <w:rPr>
      <w:rFonts w:asciiTheme="majorHAnsi" w:eastAsiaTheme="majorEastAsia" w:hAnsiTheme="majorHAnsi" w:cstheme="majorBidi"/>
      <w:i/>
      <w:iCs/>
      <w:color w:val="404040" w:themeColor="text1" w:themeTint="BF"/>
      <w:sz w:val="18"/>
      <w:szCs w:val="17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08E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08E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GB"/>
    </w:rPr>
  </w:style>
  <w:style w:type="paragraph" w:customStyle="1" w:styleId="Ref-Lvl1">
    <w:name w:val="Ref-Lvl 1"/>
    <w:basedOn w:val="Heading1"/>
    <w:link w:val="Ref-Lvl1Char"/>
    <w:qFormat/>
    <w:rsid w:val="00074396"/>
    <w:pPr>
      <w:numPr>
        <w:numId w:val="3"/>
      </w:numPr>
      <w:tabs>
        <w:tab w:val="clear" w:pos="851"/>
      </w:tabs>
      <w:spacing w:before="480" w:after="210" w:line="360" w:lineRule="auto"/>
    </w:pPr>
    <w:rPr>
      <w:sz w:val="32"/>
    </w:rPr>
  </w:style>
  <w:style w:type="paragraph" w:customStyle="1" w:styleId="Ref-Lvl2">
    <w:name w:val="Ref-Lvl 2"/>
    <w:basedOn w:val="Normal"/>
    <w:link w:val="Ref-Lvl2Char"/>
    <w:qFormat/>
    <w:rsid w:val="000E15EA"/>
    <w:pPr>
      <w:numPr>
        <w:ilvl w:val="1"/>
        <w:numId w:val="3"/>
      </w:numPr>
      <w:tabs>
        <w:tab w:val="left" w:pos="851"/>
      </w:tabs>
    </w:pPr>
  </w:style>
  <w:style w:type="character" w:customStyle="1" w:styleId="Ref-Lvl1Char">
    <w:name w:val="Ref-Lvl 1 Char"/>
    <w:basedOn w:val="Heading1Char"/>
    <w:link w:val="Ref-Lvl1"/>
    <w:rsid w:val="00074396"/>
    <w:rPr>
      <w:rFonts w:ascii="Open Sans" w:hAnsi="Open Sans" w:cs="Open Sans"/>
      <w:color w:val="005190"/>
      <w:sz w:val="32"/>
      <w:szCs w:val="17"/>
      <w:lang w:eastAsia="en-GB"/>
    </w:rPr>
  </w:style>
  <w:style w:type="paragraph" w:customStyle="1" w:styleId="Ref-Lvl3">
    <w:name w:val="Ref-Lvl 3"/>
    <w:basedOn w:val="Normal"/>
    <w:link w:val="Ref-Lvl3Char"/>
    <w:qFormat/>
    <w:rsid w:val="00E21C61"/>
    <w:pPr>
      <w:numPr>
        <w:ilvl w:val="2"/>
        <w:numId w:val="3"/>
      </w:numPr>
    </w:pPr>
  </w:style>
  <w:style w:type="character" w:customStyle="1" w:styleId="Ref-Lvl2Char">
    <w:name w:val="Ref-Lvl 2 Char"/>
    <w:basedOn w:val="DefaultParagraphFont"/>
    <w:link w:val="Ref-Lvl2"/>
    <w:rsid w:val="000E15EA"/>
    <w:rPr>
      <w:rFonts w:ascii="Arial" w:hAnsi="Arial" w:cs="Arial"/>
      <w:color w:val="262626" w:themeColor="text1" w:themeTint="D9"/>
      <w:sz w:val="19"/>
      <w:szCs w:val="17"/>
      <w:lang w:eastAsia="en-GB"/>
    </w:rPr>
  </w:style>
  <w:style w:type="paragraph" w:customStyle="1" w:styleId="Ref-Lvl4">
    <w:name w:val="Ref-Lvl 4"/>
    <w:basedOn w:val="Normal"/>
    <w:link w:val="Ref-Lvl4Char"/>
    <w:qFormat/>
    <w:rsid w:val="000B2A87"/>
    <w:pPr>
      <w:numPr>
        <w:ilvl w:val="3"/>
        <w:numId w:val="3"/>
      </w:numPr>
      <w:tabs>
        <w:tab w:val="left" w:pos="2410"/>
      </w:tabs>
    </w:pPr>
  </w:style>
  <w:style w:type="character" w:customStyle="1" w:styleId="Ref-Lvl3Char">
    <w:name w:val="Ref-Lvl 3 Char"/>
    <w:basedOn w:val="DefaultParagraphFont"/>
    <w:link w:val="Ref-Lvl3"/>
    <w:rsid w:val="00E21C61"/>
    <w:rPr>
      <w:rFonts w:ascii="Open Sans" w:hAnsi="Open Sans" w:cs="Open Sans"/>
      <w:color w:val="262626" w:themeColor="text1" w:themeTint="D9"/>
      <w:sz w:val="19"/>
      <w:szCs w:val="17"/>
      <w:lang w:eastAsia="en-GB"/>
    </w:rPr>
  </w:style>
  <w:style w:type="character" w:customStyle="1" w:styleId="Ref-Lvl4Char">
    <w:name w:val="Ref-Lvl 4 Char"/>
    <w:basedOn w:val="DefaultParagraphFont"/>
    <w:link w:val="Ref-Lvl4"/>
    <w:rsid w:val="000B2A87"/>
    <w:rPr>
      <w:rFonts w:ascii="Arial" w:hAnsi="Arial" w:cs="Arial"/>
      <w:color w:val="262626" w:themeColor="text1" w:themeTint="D9"/>
      <w:sz w:val="18"/>
      <w:szCs w:val="17"/>
      <w:lang w:eastAsia="en-GB"/>
    </w:rPr>
  </w:style>
  <w:style w:type="paragraph" w:customStyle="1" w:styleId="RefLvl3text">
    <w:name w:val="Ref Lvl3 text"/>
    <w:basedOn w:val="Normal"/>
    <w:link w:val="RefLvl3textChar"/>
    <w:qFormat/>
    <w:rsid w:val="00E21C61"/>
    <w:pPr>
      <w:ind w:left="567"/>
    </w:pPr>
  </w:style>
  <w:style w:type="paragraph" w:customStyle="1" w:styleId="RefLvl4text">
    <w:name w:val="Ref Lvl4 text"/>
    <w:basedOn w:val="RefLvl3text"/>
    <w:link w:val="RefLvl4textChar"/>
    <w:qFormat/>
    <w:rsid w:val="00074396"/>
    <w:pPr>
      <w:ind w:left="1418"/>
    </w:pPr>
  </w:style>
  <w:style w:type="character" w:customStyle="1" w:styleId="RefLvl3textChar">
    <w:name w:val="Ref Lvl3 text Char"/>
    <w:basedOn w:val="DefaultParagraphFont"/>
    <w:link w:val="RefLvl3text"/>
    <w:rsid w:val="00E21C61"/>
    <w:rPr>
      <w:rFonts w:ascii="Open Sans" w:hAnsi="Open Sans" w:cs="Open Sans"/>
      <w:color w:val="262626" w:themeColor="text1" w:themeTint="D9"/>
      <w:sz w:val="19"/>
      <w:szCs w:val="17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0743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Lvl4textChar">
    <w:name w:val="Ref Lvl4 text Char"/>
    <w:basedOn w:val="RefLvl3textChar"/>
    <w:link w:val="RefLvl4text"/>
    <w:rsid w:val="00074396"/>
    <w:rPr>
      <w:rFonts w:ascii="Open Sans" w:hAnsi="Open Sans" w:cs="Open Sans"/>
      <w:color w:val="262626" w:themeColor="text1" w:themeTint="D9"/>
      <w:sz w:val="19"/>
      <w:szCs w:val="17"/>
      <w:lang w:eastAsia="en-GB"/>
    </w:rPr>
  </w:style>
  <w:style w:type="table" w:customStyle="1" w:styleId="TableGrid2">
    <w:name w:val="Table Grid2"/>
    <w:basedOn w:val="TableNormal"/>
    <w:next w:val="TableGrid"/>
    <w:uiPriority w:val="59"/>
    <w:rsid w:val="00D64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0AAE"/>
    <w:rPr>
      <w:color w:val="605E5C"/>
      <w:shd w:val="clear" w:color="auto" w:fill="E1DFDD"/>
    </w:rPr>
  </w:style>
  <w:style w:type="table" w:customStyle="1" w:styleId="TableGrid3">
    <w:name w:val="Table Grid3"/>
    <w:basedOn w:val="TableNormal"/>
    <w:next w:val="TableGrid"/>
    <w:rsid w:val="00EE2AB6"/>
    <w:pPr>
      <w:spacing w:after="0" w:line="240" w:lineRule="auto"/>
    </w:pPr>
    <w:rPr>
      <w:rFonts w:ascii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B4DD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XXXX.XXXXX@uk-cpi.com" TargetMode="Externa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ouise.donaghy\AppData\Local\Packages\Microsoft.MicrosoftEdge_8wekyb3d8bbwe\TempState\Downloads\ED1503CE-41CD-4914-811D-3D807D4043FD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317195-C6E1-4B67-A62E-4E6797ABBCD0}"/>
      </w:docPartPr>
      <w:docPartBody>
        <w:p w:rsidR="00FE7EB4" w:rsidRDefault="00000000"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64605BDED3243E89A6F0CA6591A23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3BD8CA-C39D-4542-BC85-D69565036D8A}"/>
      </w:docPartPr>
      <w:docPartBody>
        <w:p w:rsidR="00FE7EB4" w:rsidRDefault="00000000" w:rsidP="00FE7EB4">
          <w:pPr>
            <w:pStyle w:val="664605BDED3243E89A6F0CA6591A23F8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8B39C434F27427B8E5E431283E5BB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28E1DE-4383-4184-91FF-72257AD754E3}"/>
      </w:docPartPr>
      <w:docPartBody>
        <w:p w:rsidR="00FE7EB4" w:rsidRDefault="00000000" w:rsidP="00FE7EB4">
          <w:pPr>
            <w:pStyle w:val="88B39C434F27427B8E5E431283E5BBC1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D8A46AECBA94317BCC1F7C304E03F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D257CD-18C6-47D1-997B-C87AAA9C32AD}"/>
      </w:docPartPr>
      <w:docPartBody>
        <w:p w:rsidR="00FE7EB4" w:rsidRDefault="00000000" w:rsidP="00FE7EB4">
          <w:pPr>
            <w:pStyle w:val="DD8A46AECBA94317BCC1F7C304E03F58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1CB16A6DBC2B419A9C626B9306F783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D05F27-4043-4D98-9868-30DD1CA43ABE}"/>
      </w:docPartPr>
      <w:docPartBody>
        <w:p w:rsidR="00FE7EB4" w:rsidRDefault="00000000" w:rsidP="00FE7EB4">
          <w:pPr>
            <w:pStyle w:val="1CB16A6DBC2B419A9C626B9306F783B2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CEF8B4B3CDF4827A249074153DB08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C27498-C217-425E-A870-A95C34B3EA0E}"/>
      </w:docPartPr>
      <w:docPartBody>
        <w:p w:rsidR="00FE7EB4" w:rsidRDefault="00000000" w:rsidP="00FE7EB4">
          <w:pPr>
            <w:pStyle w:val="4CEF8B4B3CDF4827A249074153DB08FF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49DDF66D83C2479B8A8A59284E0925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D82779-5325-437A-82F5-D0DBC701E704}"/>
      </w:docPartPr>
      <w:docPartBody>
        <w:p w:rsidR="00FE7EB4" w:rsidRDefault="00000000" w:rsidP="00FE7EB4">
          <w:pPr>
            <w:pStyle w:val="49DDF66D83C2479B8A8A59284E09258D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E8AB9AF3C5334422950804358731D8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77F34-B937-4F41-8D7C-BD3FDBB5DF0D}"/>
      </w:docPartPr>
      <w:docPartBody>
        <w:p w:rsidR="00FE7EB4" w:rsidRDefault="00000000" w:rsidP="00FE7EB4">
          <w:pPr>
            <w:pStyle w:val="E8AB9AF3C5334422950804358731D89A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6DCF4F9011C4433B9B158CA635AB0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F43165-39E4-4EBC-9E79-011AF167CBEF}"/>
      </w:docPartPr>
      <w:docPartBody>
        <w:p w:rsidR="00FE7EB4" w:rsidRDefault="00000000" w:rsidP="00FE7EB4">
          <w:pPr>
            <w:pStyle w:val="6DCF4F9011C4433B9B158CA635AB048E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613FA1BF7914B74BABEF71E0A19EA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95CF35-9C0C-489D-A6E7-B5410CA44D16}"/>
      </w:docPartPr>
      <w:docPartBody>
        <w:p w:rsidR="00FE7EB4" w:rsidRDefault="00000000" w:rsidP="00FE7EB4">
          <w:pPr>
            <w:pStyle w:val="8613FA1BF7914B74BABEF71E0A19EA74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D621A62BC81C4134A3469AA256A333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722CA7-F9AF-4548-8456-1C2D31D1BF03}"/>
      </w:docPartPr>
      <w:docPartBody>
        <w:p w:rsidR="00FE7EB4" w:rsidRDefault="00000000" w:rsidP="00FE7EB4">
          <w:pPr>
            <w:pStyle w:val="D621A62BC81C4134A3469AA256A33341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B58C272361CD41A7B8B317F6A6C2FE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42F08A-0E7A-4006-A8DF-9915DAB51009}"/>
      </w:docPartPr>
      <w:docPartBody>
        <w:p w:rsidR="00FE7EB4" w:rsidRDefault="00000000" w:rsidP="00FE7EB4">
          <w:pPr>
            <w:pStyle w:val="B58C272361CD41A7B8B317F6A6C2FECA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EEC5C890648470E885D122369CA18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CBF89-616B-44BF-9D0C-58A87873B8FF}"/>
      </w:docPartPr>
      <w:docPartBody>
        <w:p w:rsidR="00FE7EB4" w:rsidRDefault="00000000" w:rsidP="00FE7EB4">
          <w:pPr>
            <w:pStyle w:val="8EEC5C890648470E885D122369CA1834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E7E8C024D3CC4ABE81CCAE47D7A959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68619-550E-450D-8A7B-02672E62EA51}"/>
      </w:docPartPr>
      <w:docPartBody>
        <w:p w:rsidR="00FE7EB4" w:rsidRDefault="00000000" w:rsidP="00FE7EB4">
          <w:pPr>
            <w:pStyle w:val="E7E8C024D3CC4ABE81CCAE47D7A95901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FABE7E5338C642BB9D329DBCF7F831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BBD22B-6632-4A6A-AAF5-38CB8AEA10C2}"/>
      </w:docPartPr>
      <w:docPartBody>
        <w:p w:rsidR="00FE7EB4" w:rsidRDefault="00000000" w:rsidP="00FE7EB4">
          <w:pPr>
            <w:pStyle w:val="FABE7E5338C642BB9D329DBCF7F831E4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EAB69D334D1D4A64B7758607876F15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94364-80CC-4676-8981-4166EB88EAB1}"/>
      </w:docPartPr>
      <w:docPartBody>
        <w:p w:rsidR="00FE7EB4" w:rsidRDefault="00000000" w:rsidP="00FE7EB4">
          <w:pPr>
            <w:pStyle w:val="EAB69D334D1D4A64B7758607876F153C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EF18652D6864ED0B387CB4ED63B4E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5B962F-F366-4A60-9E34-BED1EB938108}"/>
      </w:docPartPr>
      <w:docPartBody>
        <w:p w:rsidR="00FE7EB4" w:rsidRDefault="00000000" w:rsidP="00FE7EB4">
          <w:pPr>
            <w:pStyle w:val="0EF18652D6864ED0B387CB4ED63B4E2E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C8EFAFE478594367A038604A9DC4A2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DB058-5C2E-4ECA-BC18-BD83E1475B89}"/>
      </w:docPartPr>
      <w:docPartBody>
        <w:p w:rsidR="00FE7EB4" w:rsidRDefault="00000000" w:rsidP="00FE7EB4">
          <w:pPr>
            <w:pStyle w:val="C8EFAFE478594367A038604A9DC4A261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ED45298B6EA4595AF9D3EE2A11AA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D9E627-7370-474C-B465-B0AAA68037C2}"/>
      </w:docPartPr>
      <w:docPartBody>
        <w:p w:rsidR="00FE7EB4" w:rsidRDefault="00000000" w:rsidP="00FE7EB4">
          <w:pPr>
            <w:pStyle w:val="8ED45298B6EA4595AF9D3EE2A11AAB39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03A5C30E2D984E84BDB59FDA59884D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E2C3AB-2A4E-452E-9FF6-09EB820ECC28}"/>
      </w:docPartPr>
      <w:docPartBody>
        <w:p w:rsidR="00FE7EB4" w:rsidRDefault="00000000" w:rsidP="00FE7EB4">
          <w:pPr>
            <w:pStyle w:val="03A5C30E2D984E84BDB59FDA59884DF4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346B0E73CB214EF5B33428A873E441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64C37F-EB11-4B1E-9F92-9EE5166724F5}"/>
      </w:docPartPr>
      <w:docPartBody>
        <w:p w:rsidR="00FE7EB4" w:rsidRDefault="00000000" w:rsidP="00FE7EB4">
          <w:pPr>
            <w:pStyle w:val="346B0E73CB214EF5B33428A873E4415E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99A6505DE008427E9A65F742362C5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F7EEBB-982C-4C8D-9735-BFA5DF2F5772}"/>
      </w:docPartPr>
      <w:docPartBody>
        <w:p w:rsidR="00FE7EB4" w:rsidRDefault="00000000" w:rsidP="00FE7EB4">
          <w:pPr>
            <w:pStyle w:val="99A6505DE008427E9A65F742362C5E65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468094866C04FD2BC205FC893730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0982EC-DA67-4E40-9CAB-864EEFE259E4}"/>
      </w:docPartPr>
      <w:docPartBody>
        <w:p w:rsidR="00FE7EB4" w:rsidRDefault="00000000" w:rsidP="00FE7EB4">
          <w:pPr>
            <w:pStyle w:val="8468094866C04FD2BC205FC8937303F4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517A90B60DFE44B5BA6A8EFDC1703C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20931-5D28-46DF-A858-7CF0BA185868}"/>
      </w:docPartPr>
      <w:docPartBody>
        <w:p w:rsidR="00FE7EB4" w:rsidRDefault="00000000" w:rsidP="00FE7EB4">
          <w:pPr>
            <w:pStyle w:val="517A90B60DFE44B5BA6A8EFDC1703C23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5007B34868F4314B3506B9C5E86EA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62537-4C59-4234-B95D-A2EAE1B044D3}"/>
      </w:docPartPr>
      <w:docPartBody>
        <w:p w:rsidR="00FE7EB4" w:rsidRDefault="00000000" w:rsidP="00FE7EB4">
          <w:pPr>
            <w:pStyle w:val="85007B34868F4314B3506B9C5E86EA22"/>
          </w:pPr>
          <w:r w:rsidRPr="00952E4D">
            <w:rPr>
              <w:rStyle w:val="PlaceholderText"/>
              <w:sz w:val="20"/>
              <w:szCs w:val="20"/>
            </w:rPr>
            <w:t>Click or tap here to enter text.</w:t>
          </w:r>
        </w:p>
      </w:docPartBody>
    </w:docPart>
    <w:docPart>
      <w:docPartPr>
        <w:name w:val="8E0ACC8BA8B64896BFDFAE8630E3BD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B5B0F0-119A-45E3-AEB3-5C1F35BE6B81}"/>
      </w:docPartPr>
      <w:docPartBody>
        <w:p w:rsidR="002E4E62" w:rsidRDefault="00000000" w:rsidP="00FE7EB4">
          <w:pPr>
            <w:pStyle w:val="8E0ACC8BA8B64896BFDFAE8630E3BDB3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4FAA2007EE0484A9164AA159CF0EB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3C175F-CBFB-4F1C-9F3D-C9B09EC4DE90}"/>
      </w:docPartPr>
      <w:docPartBody>
        <w:p w:rsidR="002E4E62" w:rsidRDefault="00000000" w:rsidP="00FE7EB4">
          <w:pPr>
            <w:pStyle w:val="04FAA2007EE0484A9164AA159CF0EBC4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FF60617FBB04997A15CEABD1B5346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C6066-5645-4C78-9B75-4D28D6102F04}"/>
      </w:docPartPr>
      <w:docPartBody>
        <w:p w:rsidR="002E4E62" w:rsidRDefault="00000000" w:rsidP="00FE7EB4">
          <w:pPr>
            <w:pStyle w:val="1FF60617FBB04997A15CEABD1B53466A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CDCC2E098DE4BE990DEB1ECDA9025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0A9913-9A8D-4178-9160-02F3807CA939}"/>
      </w:docPartPr>
      <w:docPartBody>
        <w:p w:rsidR="002E4E62" w:rsidRDefault="00000000" w:rsidP="00FE7EB4">
          <w:pPr>
            <w:pStyle w:val="CCDCC2E098DE4BE990DEB1ECDA90259C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334A78258FB4A0DB429AB51C0DE4A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D037F-8259-425F-BDF4-BD2EFFF2DB67}"/>
      </w:docPartPr>
      <w:docPartBody>
        <w:p w:rsidR="002E4E62" w:rsidRDefault="00000000" w:rsidP="00FE7EB4">
          <w:pPr>
            <w:pStyle w:val="A334A78258FB4A0DB429AB51C0DE4AF2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959C1E28B74A648218B9B35880C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F11E6B-31E5-4C96-BCB3-036FA0B23EFF}"/>
      </w:docPartPr>
      <w:docPartBody>
        <w:p w:rsidR="002E4E62" w:rsidRDefault="00000000" w:rsidP="00FE7EB4">
          <w:pPr>
            <w:pStyle w:val="38959C1E28B74A648218B9B35880C6BA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487207AFE2E4BBD8DEAA89BC7C5D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749EBE-78C4-4B7D-9139-3D5779877376}"/>
      </w:docPartPr>
      <w:docPartBody>
        <w:p w:rsidR="002E4E62" w:rsidRDefault="00000000" w:rsidP="00FE7EB4">
          <w:pPr>
            <w:pStyle w:val="C487207AFE2E4BBD8DEAA89BC7C5D49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90A8BCF1D0F4E9E9577BEB36D0A7D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8DA23B-700E-40B5-9004-7ADCB08CBED8}"/>
      </w:docPartPr>
      <w:docPartBody>
        <w:p w:rsidR="002E4E62" w:rsidRDefault="00000000" w:rsidP="00FE7EB4">
          <w:pPr>
            <w:pStyle w:val="D90A8BCF1D0F4E9E9577BEB36D0A7D9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94EBC309983D405796C8623F8AA287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453C21-7F58-4792-BF72-EBFC4C4F10D3}"/>
      </w:docPartPr>
      <w:docPartBody>
        <w:p w:rsidR="002E4E62" w:rsidRDefault="00000000" w:rsidP="00FE7EB4">
          <w:pPr>
            <w:pStyle w:val="94EBC309983D405796C8623F8AA2877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9A1A4FEDB254B528431659E5774F8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723AD9-6C20-4BE5-9848-C19E9D0353E3}"/>
      </w:docPartPr>
      <w:docPartBody>
        <w:p w:rsidR="002E4E62" w:rsidRDefault="00000000" w:rsidP="00FE7EB4">
          <w:pPr>
            <w:pStyle w:val="79A1A4FEDB254B528431659E5774F8C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61D0A37E8C247D5B8ECB05C632222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2A6334-7E44-4C61-BA65-E11C82BD2362}"/>
      </w:docPartPr>
      <w:docPartBody>
        <w:p w:rsidR="002E4E62" w:rsidRDefault="00000000" w:rsidP="00FE7EB4">
          <w:pPr>
            <w:pStyle w:val="161D0A37E8C247D5B8ECB05C6322228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027592BBB6B4C778641FD820A11F4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AC2F80-D36F-4748-9881-80C2B60356EB}"/>
      </w:docPartPr>
      <w:docPartBody>
        <w:p w:rsidR="002E4E62" w:rsidRDefault="00000000" w:rsidP="00FE7EB4">
          <w:pPr>
            <w:pStyle w:val="5027592BBB6B4C778641FD820A11F410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9E4654CB9E1247469FA127DD3EAAB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3F95F-9777-4A2F-ADB6-A83B4E790577}"/>
      </w:docPartPr>
      <w:docPartBody>
        <w:p w:rsidR="002E4E62" w:rsidRDefault="00000000" w:rsidP="00FE7EB4">
          <w:pPr>
            <w:pStyle w:val="9E4654CB9E1247469FA127DD3EAAB47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8DBDA89DD474839BE0ED50411A675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92D691-7FAF-4157-A885-7C758D38BF1D}"/>
      </w:docPartPr>
      <w:docPartBody>
        <w:p w:rsidR="002E4E62" w:rsidRDefault="00000000" w:rsidP="00FE7EB4">
          <w:pPr>
            <w:pStyle w:val="F8DBDA89DD474839BE0ED50411A675DB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03FD03FB48440E4B25B6B25EF765D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6B0A04-2215-44FA-8B0D-636CCEA87EB6}"/>
      </w:docPartPr>
      <w:docPartBody>
        <w:p w:rsidR="002E4E62" w:rsidRDefault="00000000" w:rsidP="00FE7EB4">
          <w:pPr>
            <w:pStyle w:val="E03FD03FB48440E4B25B6B25EF765D6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283002F141F4041A3536E728DFFE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4732A2-005D-44AF-8765-439BB4F2F5AC}"/>
      </w:docPartPr>
      <w:docPartBody>
        <w:p w:rsidR="002E4E62" w:rsidRDefault="00000000" w:rsidP="00FE7EB4">
          <w:pPr>
            <w:pStyle w:val="E283002F141F4041A3536E728DFFE42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6C7736CA40143E2B7613FEFDE7EBE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870078-9DB8-40DC-A08E-B80FA4367D8C}"/>
      </w:docPartPr>
      <w:docPartBody>
        <w:p w:rsidR="002E4E62" w:rsidRDefault="00000000" w:rsidP="00FE7EB4">
          <w:pPr>
            <w:pStyle w:val="A6C7736CA40143E2B7613FEFDE7EBE9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0E68149ECA07434F8F473C28B6B4C6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BEF3C6-8C87-4CA2-A9B5-C329CBE68940}"/>
      </w:docPartPr>
      <w:docPartBody>
        <w:p w:rsidR="002E4E62" w:rsidRDefault="00000000" w:rsidP="00FE7EB4">
          <w:pPr>
            <w:pStyle w:val="0E68149ECA07434F8F473C28B6B4C65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AB89CCAB7AF4A55913D2E57557C8A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B958B-138F-4CF9-98EE-DEEC9D7EE5B3}"/>
      </w:docPartPr>
      <w:docPartBody>
        <w:p w:rsidR="002E4E62" w:rsidRDefault="00000000" w:rsidP="00FE7EB4">
          <w:pPr>
            <w:pStyle w:val="AAB89CCAB7AF4A55913D2E57557C8A1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FDEAEF479D94367A148C677CB12C9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752E1-32A2-477D-9072-7FA7E59AA541}"/>
      </w:docPartPr>
      <w:docPartBody>
        <w:p w:rsidR="002E4E62" w:rsidRDefault="00000000" w:rsidP="00FE7EB4">
          <w:pPr>
            <w:pStyle w:val="AFDEAEF479D94367A148C677CB12C92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6FE726A3B944B65A4E6949EB9C26A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812B38-7451-4DB1-A81D-63CF0EBF65C9}"/>
      </w:docPartPr>
      <w:docPartBody>
        <w:p w:rsidR="002E4E62" w:rsidRDefault="00000000" w:rsidP="00FE7EB4">
          <w:pPr>
            <w:pStyle w:val="F6FE726A3B944B65A4E6949EB9C26AB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483722CE6AC144C0A2FB43E0DFF8D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A16780-C7A8-4941-B5FE-D71D58261237}"/>
      </w:docPartPr>
      <w:docPartBody>
        <w:p w:rsidR="002E4E62" w:rsidRDefault="00000000" w:rsidP="00FE7EB4">
          <w:pPr>
            <w:pStyle w:val="483722CE6AC144C0A2FB43E0DFF8D14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3CCD6BE2049424FA0B3ABAE0262E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275C47-0C7D-4A2D-9891-24FE4D92A3DA}"/>
      </w:docPartPr>
      <w:docPartBody>
        <w:p w:rsidR="002E4E62" w:rsidRDefault="00000000" w:rsidP="00FE7EB4">
          <w:pPr>
            <w:pStyle w:val="B3CCD6BE2049424FA0B3ABAE0262E04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C40D472416F4761B93286873EC8E8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60FFA0-0A60-44A8-9068-C62901F6E595}"/>
      </w:docPartPr>
      <w:docPartBody>
        <w:p w:rsidR="002E4E62" w:rsidRDefault="00000000" w:rsidP="00FE7EB4">
          <w:pPr>
            <w:pStyle w:val="8C40D472416F4761B93286873EC8E846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B991CFCBAAC4499A4483F87193ADB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15C8DD-4863-4516-B7FA-7CD62F5617C6}"/>
      </w:docPartPr>
      <w:docPartBody>
        <w:p w:rsidR="002E4E62" w:rsidRDefault="00000000" w:rsidP="00FE7EB4">
          <w:pPr>
            <w:pStyle w:val="BB991CFCBAAC4499A4483F87193ADBCA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7053B8AF8994BE1A57BDCEEF294ED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E547A-059C-4AD8-B1DD-2D6DC28A5236}"/>
      </w:docPartPr>
      <w:docPartBody>
        <w:p w:rsidR="002E4E62" w:rsidRDefault="00000000" w:rsidP="00FE7EB4">
          <w:pPr>
            <w:pStyle w:val="27053B8AF8994BE1A57BDCEEF294ED9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9C8332E9CF2450DB56A4A6BC74DE1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3952E-F1A1-4231-862C-69CA57C029A1}"/>
      </w:docPartPr>
      <w:docPartBody>
        <w:p w:rsidR="002E4E62" w:rsidRDefault="00000000" w:rsidP="00FE7EB4">
          <w:pPr>
            <w:pStyle w:val="39C8332E9CF2450DB56A4A6BC74DE1F0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8DC24661E344264A15044449CD092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CD60D7-3A7A-476F-933C-A9B4A3BDA966}"/>
      </w:docPartPr>
      <w:docPartBody>
        <w:p w:rsidR="002E4E62" w:rsidRDefault="00000000" w:rsidP="00FE7EB4">
          <w:pPr>
            <w:pStyle w:val="28DC24661E344264A15044449CD092D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B4B9D692A1141399448769E8C056F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84F57-5392-4BFF-A247-C2E8BF903DAA}"/>
      </w:docPartPr>
      <w:docPartBody>
        <w:p w:rsidR="002E4E62" w:rsidRDefault="00000000" w:rsidP="00FE7EB4">
          <w:pPr>
            <w:pStyle w:val="6B4B9D692A1141399448769E8C056FB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0501AD97DED42F18AD8478D76A18F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C38EE-2A66-491F-85E7-820EA9320A0C}"/>
      </w:docPartPr>
      <w:docPartBody>
        <w:p w:rsidR="002E4E62" w:rsidRDefault="00000000" w:rsidP="00FE7EB4">
          <w:pPr>
            <w:pStyle w:val="D0501AD97DED42F18AD8478D76A18F8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9B8B7E99BD014CC796E88003BE2E40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906B5-9280-40DE-BD62-16163186BA53}"/>
      </w:docPartPr>
      <w:docPartBody>
        <w:p w:rsidR="002E4E62" w:rsidRDefault="00000000" w:rsidP="00FE7EB4">
          <w:pPr>
            <w:pStyle w:val="9B8B7E99BD014CC796E88003BE2E401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08889108662404B9D793C1343B1A1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7E26D2-34A2-4013-A123-09E3EACA3C06}"/>
      </w:docPartPr>
      <w:docPartBody>
        <w:p w:rsidR="002E4E62" w:rsidRDefault="00000000" w:rsidP="00FE7EB4">
          <w:pPr>
            <w:pStyle w:val="308889108662404B9D793C1343B1A171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296A37DA6104402B41E9C81D8E8F2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844DA2-BFDF-4515-82A8-B20DFBA8150A}"/>
      </w:docPartPr>
      <w:docPartBody>
        <w:p w:rsidR="002E4E62" w:rsidRDefault="00000000" w:rsidP="00FE7EB4">
          <w:pPr>
            <w:pStyle w:val="8296A37DA6104402B41E9C81D8E8F23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E325E24F3BD4250955097F134F4D0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1D3C5C-8CF5-4D7F-B0D1-7819B8BFA8FC}"/>
      </w:docPartPr>
      <w:docPartBody>
        <w:p w:rsidR="002E4E62" w:rsidRDefault="00000000" w:rsidP="00FE7EB4">
          <w:pPr>
            <w:pStyle w:val="DE325E24F3BD4250955097F134F4D090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4DB987A9AF5478D86B2F2F01A6B3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A2302-C39E-4069-9290-D369646B8FB6}"/>
      </w:docPartPr>
      <w:docPartBody>
        <w:p w:rsidR="002E4E62" w:rsidRDefault="00000000" w:rsidP="00FE7EB4">
          <w:pPr>
            <w:pStyle w:val="D4DB987A9AF5478D86B2F2F01A6B354E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D9FBA189F104F2691A5606A0566E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DC309-7C3D-4B76-83BD-8D3E674C537B}"/>
      </w:docPartPr>
      <w:docPartBody>
        <w:p w:rsidR="002E4E62" w:rsidRDefault="00000000" w:rsidP="00FE7EB4">
          <w:pPr>
            <w:pStyle w:val="2D9FBA189F104F2691A5606A0566E4F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4161207CEFE4810AC654D3223E60F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8645AF-B706-4257-9F62-5572D86BF63E}"/>
      </w:docPartPr>
      <w:docPartBody>
        <w:p w:rsidR="002E4E62" w:rsidRDefault="00000000" w:rsidP="00FE7EB4">
          <w:pPr>
            <w:pStyle w:val="14161207CEFE4810AC654D3223E60F6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73C2DB38B974DB38B1D667E2A7CB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3CC2ED-E45E-458D-9E36-679627BF8016}"/>
      </w:docPartPr>
      <w:docPartBody>
        <w:p w:rsidR="002E4E62" w:rsidRDefault="00000000" w:rsidP="00FE7EB4">
          <w:pPr>
            <w:pStyle w:val="B73C2DB38B974DB38B1D667E2A7CB54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EA5BBD4024741ED9B9AD0B13ED554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903C5-D3D2-466E-B64D-1D8EC1E04679}"/>
      </w:docPartPr>
      <w:docPartBody>
        <w:p w:rsidR="002E4E62" w:rsidRDefault="00000000" w:rsidP="00FE7EB4">
          <w:pPr>
            <w:pStyle w:val="1EA5BBD4024741ED9B9AD0B13ED554D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9F1B36C99D4D4039886C841D3FAA32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E4585-D44F-4E9F-B564-A08795C26E22}"/>
      </w:docPartPr>
      <w:docPartBody>
        <w:p w:rsidR="002E4E62" w:rsidRDefault="00000000" w:rsidP="00FE7EB4">
          <w:pPr>
            <w:pStyle w:val="9F1B36C99D4D4039886C841D3FAA324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CB6730B98D148EAAC1BF5622EC42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AB9534-6852-4677-AD68-F0A7094F0F4B}"/>
      </w:docPartPr>
      <w:docPartBody>
        <w:p w:rsidR="002E4E62" w:rsidRDefault="00000000" w:rsidP="00FE7EB4">
          <w:pPr>
            <w:pStyle w:val="FCB6730B98D148EAAC1BF5622EC42A9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4F38723BE114DA89DA64F598F5656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453FA-0C39-4CEF-B6EA-1784609B833A}"/>
      </w:docPartPr>
      <w:docPartBody>
        <w:p w:rsidR="002E4E62" w:rsidRDefault="00000000" w:rsidP="00FE7EB4">
          <w:pPr>
            <w:pStyle w:val="84F38723BE114DA89DA64F598F56567F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2275B96F80C4337A801D6AE56A87D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9240E9-A078-4ED7-BA48-DC30B2237401}"/>
      </w:docPartPr>
      <w:docPartBody>
        <w:p w:rsidR="002E4E62" w:rsidRDefault="00000000" w:rsidP="00FE7EB4">
          <w:pPr>
            <w:pStyle w:val="82275B96F80C4337A801D6AE56A87D7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F268BC40DB6469D8148AEE6FAF0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D02E5C-BF55-41A6-9156-EA0F87989193}"/>
      </w:docPartPr>
      <w:docPartBody>
        <w:p w:rsidR="002E4E62" w:rsidRDefault="00000000" w:rsidP="00FE7EB4">
          <w:pPr>
            <w:pStyle w:val="BF268BC40DB6469D8148AEE6FAF0196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99581B5E1E441BBB0E947AB51A0BB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2CA1D6-F759-414B-825A-17CDD02B187A}"/>
      </w:docPartPr>
      <w:docPartBody>
        <w:p w:rsidR="002E4E62" w:rsidRDefault="00000000" w:rsidP="00FE7EB4">
          <w:pPr>
            <w:pStyle w:val="A99581B5E1E441BBB0E947AB51A0BB0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49EBACB151140FBABE39112AF2458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385E7-9641-4990-BFFA-E80F15674783}"/>
      </w:docPartPr>
      <w:docPartBody>
        <w:p w:rsidR="002E4E62" w:rsidRDefault="00000000" w:rsidP="00FE7EB4">
          <w:pPr>
            <w:pStyle w:val="849EBACB151140FBABE39112AF245871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3B00D7D4D084D7B88C5B03B4F0312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1CF492-AC49-4F07-8706-36C768C82487}"/>
      </w:docPartPr>
      <w:docPartBody>
        <w:p w:rsidR="002E4E62" w:rsidRDefault="00000000" w:rsidP="00FE7EB4">
          <w:pPr>
            <w:pStyle w:val="33B00D7D4D084D7B88C5B03B4F03120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15580586A67422892241EEE59784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4F8E49-6764-466C-AAC1-946A98702D9A}"/>
      </w:docPartPr>
      <w:docPartBody>
        <w:p w:rsidR="002E4E62" w:rsidRDefault="00000000" w:rsidP="00FE7EB4">
          <w:pPr>
            <w:pStyle w:val="A15580586A67422892241EEE59784CE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D5C21D02EE54A2B8BDBD6E1CE55BD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A9BBC-62D9-489E-89A6-9E60CA08A54C}"/>
      </w:docPartPr>
      <w:docPartBody>
        <w:p w:rsidR="002E4E62" w:rsidRDefault="00000000" w:rsidP="00FE7EB4">
          <w:pPr>
            <w:pStyle w:val="2D5C21D02EE54A2B8BDBD6E1CE55BD4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DE012A482814093B18FFB5FE5ECC4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BE55C2-87C4-4253-B384-040645F72678}"/>
      </w:docPartPr>
      <w:docPartBody>
        <w:p w:rsidR="002E4E62" w:rsidRDefault="00000000" w:rsidP="00FE7EB4">
          <w:pPr>
            <w:pStyle w:val="ADE012A482814093B18FFB5FE5ECC4BB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7DB6349258041C0A2E1F0F0AE754D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009861-FF9F-4FC1-B3FB-70531DE8CB94}"/>
      </w:docPartPr>
      <w:docPartBody>
        <w:p w:rsidR="002E4E62" w:rsidRDefault="00000000" w:rsidP="00FE7EB4">
          <w:pPr>
            <w:pStyle w:val="67DB6349258041C0A2E1F0F0AE754D6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32508427147429884DBFD8B8AC570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4DDDEE-60AB-4FD4-AECE-90F0CBFF6C8F}"/>
      </w:docPartPr>
      <w:docPartBody>
        <w:p w:rsidR="002E4E62" w:rsidRDefault="00000000" w:rsidP="00FE7EB4">
          <w:pPr>
            <w:pStyle w:val="332508427147429884DBFD8B8AC57065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48DCF737203048AA9D4C822E82EE73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67777-DA8E-42A1-AC8C-028B42832FFD}"/>
      </w:docPartPr>
      <w:docPartBody>
        <w:p w:rsidR="002E4E62" w:rsidRDefault="00000000" w:rsidP="00FE7EB4">
          <w:pPr>
            <w:pStyle w:val="48DCF737203048AA9D4C822E82EE73A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352E44F98C54D3A8634875E70AB1A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3513FE-E868-4192-8720-533141FECF18}"/>
      </w:docPartPr>
      <w:docPartBody>
        <w:p w:rsidR="002E4E62" w:rsidRDefault="00000000" w:rsidP="00FE7EB4">
          <w:pPr>
            <w:pStyle w:val="6352E44F98C54D3A8634875E70AB1AF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04F1DC4C82647D8ABA69EF0BABDAC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B7F2E-CC00-4C8E-A489-22A8F99BC60D}"/>
      </w:docPartPr>
      <w:docPartBody>
        <w:p w:rsidR="002E4E62" w:rsidRDefault="00000000" w:rsidP="00FE7EB4">
          <w:pPr>
            <w:pStyle w:val="604F1DC4C82647D8ABA69EF0BABDAC5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90BD25527194C2D9601108E166E66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54E6AF-B1DB-434C-AF43-DA5547245123}"/>
      </w:docPartPr>
      <w:docPartBody>
        <w:p w:rsidR="002E4E62" w:rsidRDefault="00000000" w:rsidP="00FE7EB4">
          <w:pPr>
            <w:pStyle w:val="390BD25527194C2D9601108E166E66C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5DCA53289EA477DB4D5507BA2D092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08D6F9-345C-4F5B-9127-EFDB299D35FF}"/>
      </w:docPartPr>
      <w:docPartBody>
        <w:p w:rsidR="002E4E62" w:rsidRDefault="00000000" w:rsidP="00FE7EB4">
          <w:pPr>
            <w:pStyle w:val="85DCA53289EA477DB4D5507BA2D0928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1127B64F43C4395BE39EFF1E32088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E1C096-7D53-458F-8FFC-14918F1C4626}"/>
      </w:docPartPr>
      <w:docPartBody>
        <w:p w:rsidR="002E4E62" w:rsidRDefault="00000000" w:rsidP="00FE7EB4">
          <w:pPr>
            <w:pStyle w:val="61127B64F43C4395BE39EFF1E32088A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43FDFFA46FB64FEBA5B03F366481C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99808E-136A-4C64-994F-8A8B3413A78C}"/>
      </w:docPartPr>
      <w:docPartBody>
        <w:p w:rsidR="002E4E62" w:rsidRDefault="00000000" w:rsidP="00FE7EB4">
          <w:pPr>
            <w:pStyle w:val="43FDFFA46FB64FEBA5B03F366481C14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908B1E33A2640AEBB280122DC8469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743AE4-CCC7-40A2-BFF8-1593CC3372BD}"/>
      </w:docPartPr>
      <w:docPartBody>
        <w:p w:rsidR="002E4E62" w:rsidRDefault="00000000" w:rsidP="00FE7EB4">
          <w:pPr>
            <w:pStyle w:val="C908B1E33A2640AEBB280122DC84697B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EF7F26BF7084E859EC8B3BCDF291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F6AAA-EDFF-4A0F-8178-895FEE4BFD23}"/>
      </w:docPartPr>
      <w:docPartBody>
        <w:p w:rsidR="002E4E62" w:rsidRDefault="00000000" w:rsidP="00FE7EB4">
          <w:pPr>
            <w:pStyle w:val="6EF7F26BF7084E859EC8B3BCDF2914A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979CF1B1CE547B7B0B2CAFA49698F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8F7CC-E88E-4294-9E87-792816A60E63}"/>
      </w:docPartPr>
      <w:docPartBody>
        <w:p w:rsidR="002E4E62" w:rsidRDefault="00000000" w:rsidP="00FE7EB4">
          <w:pPr>
            <w:pStyle w:val="6979CF1B1CE547B7B0B2CAFA49698F1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302C274655E4AFB9D971B3CB7226F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F76BE-1F24-4BDD-9CE7-E497B406A77D}"/>
      </w:docPartPr>
      <w:docPartBody>
        <w:p w:rsidR="002E4E62" w:rsidRDefault="00000000" w:rsidP="00FE7EB4">
          <w:pPr>
            <w:pStyle w:val="F302C274655E4AFB9D971B3CB7226FA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6405C11F8C14FB092D3A9BC8C7D9A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6595D6-9737-4BEC-8C91-8A191676DF01}"/>
      </w:docPartPr>
      <w:docPartBody>
        <w:p w:rsidR="002E4E62" w:rsidRDefault="00000000" w:rsidP="00FE7EB4">
          <w:pPr>
            <w:pStyle w:val="F6405C11F8C14FB092D3A9BC8C7D9A1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CCE6927559742F891DFEA879E52CE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54AC9-410F-401C-A7AD-92B1D6CABE3B}"/>
      </w:docPartPr>
      <w:docPartBody>
        <w:p w:rsidR="002E4E62" w:rsidRDefault="00000000" w:rsidP="00FE7EB4">
          <w:pPr>
            <w:pStyle w:val="8CCE6927559742F891DFEA879E52CE3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918ABFA47CF45E7AE29E29DDFD772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0D6D92-BAAD-48BA-BBC5-7FF42048A1C3}"/>
      </w:docPartPr>
      <w:docPartBody>
        <w:p w:rsidR="002E4E62" w:rsidRDefault="00000000" w:rsidP="00FE7EB4">
          <w:pPr>
            <w:pStyle w:val="7918ABFA47CF45E7AE29E29DDFD772E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7231CD093B64FA9AE44754A6FBC2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B5E9DD-7D92-45CB-A561-C3F97F68F5B0}"/>
      </w:docPartPr>
      <w:docPartBody>
        <w:p w:rsidR="002E4E62" w:rsidRDefault="00000000" w:rsidP="00FE7EB4">
          <w:pPr>
            <w:pStyle w:val="C7231CD093B64FA9AE44754A6FBC2E36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D1247D6584543B08FBC224943C4C9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14A11-4AA6-400E-88C6-C445390272E6}"/>
      </w:docPartPr>
      <w:docPartBody>
        <w:p w:rsidR="002E4E62" w:rsidRDefault="00000000" w:rsidP="00FE7EB4">
          <w:pPr>
            <w:pStyle w:val="CD1247D6584543B08FBC224943C4C95E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D6B8E482EC64BEF9FECAB64B7AE26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352245-577A-413E-BED0-A8C2677FE714}"/>
      </w:docPartPr>
      <w:docPartBody>
        <w:p w:rsidR="002E4E62" w:rsidRDefault="00000000" w:rsidP="00FE7EB4">
          <w:pPr>
            <w:pStyle w:val="2D6B8E482EC64BEF9FECAB64B7AE262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9B07D317A994A1C8246619E49F2FE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A7FA6E-9BF1-4EA6-AF45-B3E4FE0E4683}"/>
      </w:docPartPr>
      <w:docPartBody>
        <w:p w:rsidR="002E4E62" w:rsidRDefault="00000000" w:rsidP="00FE7EB4">
          <w:pPr>
            <w:pStyle w:val="F9B07D317A994A1C8246619E49F2FED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BA0A7E3764C4F60AEC87DC982C62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D5ECF4-FFCC-4BD0-B7DC-7F07868F2B22}"/>
      </w:docPartPr>
      <w:docPartBody>
        <w:p w:rsidR="002E4E62" w:rsidRDefault="00000000" w:rsidP="00FE7EB4">
          <w:pPr>
            <w:pStyle w:val="EBA0A7E3764C4F60AEC87DC982C62D5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898C4AF3FA44B0C88259CD397741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FB1980-907D-4A31-B071-8805D16B273E}"/>
      </w:docPartPr>
      <w:docPartBody>
        <w:p w:rsidR="002E4E62" w:rsidRDefault="00000000" w:rsidP="00FE7EB4">
          <w:pPr>
            <w:pStyle w:val="1898C4AF3FA44B0C88259CD397741AF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E11E83631C54C91B6035AC51B1CB0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D28A5-96F5-44BE-864E-BA9A1A22BD1D}"/>
      </w:docPartPr>
      <w:docPartBody>
        <w:p w:rsidR="002E4E62" w:rsidRDefault="00000000" w:rsidP="00FE7EB4">
          <w:pPr>
            <w:pStyle w:val="2E11E83631C54C91B6035AC51B1CB09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BC9AB42BE4346D08F6656BB6752AF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FE86A0-4DC1-4A4A-896A-076616CF0FFD}"/>
      </w:docPartPr>
      <w:docPartBody>
        <w:p w:rsidR="002E4E62" w:rsidRDefault="00000000" w:rsidP="00FE7EB4">
          <w:pPr>
            <w:pStyle w:val="3BC9AB42BE4346D08F6656BB6752AF1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6F4CD3EA478403AB7955FEC97DFD7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9C873-09D0-4B42-9A68-9485824A8E28}"/>
      </w:docPartPr>
      <w:docPartBody>
        <w:p w:rsidR="002E4E62" w:rsidRDefault="00000000" w:rsidP="00FE7EB4">
          <w:pPr>
            <w:pStyle w:val="E6F4CD3EA478403AB7955FEC97DFD70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21F8E6D926A4B71943DD6C685E7DD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FE2B3-D2C4-4194-AD52-72F3A4AED0E5}"/>
      </w:docPartPr>
      <w:docPartBody>
        <w:p w:rsidR="002E4E62" w:rsidRDefault="00000000" w:rsidP="00FE7EB4">
          <w:pPr>
            <w:pStyle w:val="821F8E6D926A4B71943DD6C685E7DD9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FF65351205A445DBB8953672DEE79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C4F956-5918-422F-8323-82A7DABFEE14}"/>
      </w:docPartPr>
      <w:docPartBody>
        <w:p w:rsidR="002E4E62" w:rsidRDefault="00000000" w:rsidP="00FE7EB4">
          <w:pPr>
            <w:pStyle w:val="7FF65351205A445DBB8953672DEE7950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43BB284AA2524F649CD393CA4B4923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CA455E-0A2A-491B-89E2-9AD850079C45}"/>
      </w:docPartPr>
      <w:docPartBody>
        <w:p w:rsidR="002E4E62" w:rsidRDefault="00000000" w:rsidP="00FE7EB4">
          <w:pPr>
            <w:pStyle w:val="43BB284AA2524F649CD393CA4B49232E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2D710E2C2324DD29061CD3BE43E5F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C1417B-3510-4DF7-A1FF-57117BE93A31}"/>
      </w:docPartPr>
      <w:docPartBody>
        <w:p w:rsidR="002E4E62" w:rsidRDefault="00000000" w:rsidP="00FE7EB4">
          <w:pPr>
            <w:pStyle w:val="C2D710E2C2324DD29061CD3BE43E5F3B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5322AB65A2B43609D8EE6BDCAB0FF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FB110-5401-4A54-A0AF-637461D55CD6}"/>
      </w:docPartPr>
      <w:docPartBody>
        <w:p w:rsidR="002E4E62" w:rsidRDefault="00000000" w:rsidP="00FE7EB4">
          <w:pPr>
            <w:pStyle w:val="25322AB65A2B43609D8EE6BDCAB0FF01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511F67B4FD34D90A74E51467DE3F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E418A-BDA9-43C5-81DB-57BE04021723}"/>
      </w:docPartPr>
      <w:docPartBody>
        <w:p w:rsidR="00FA0945" w:rsidRDefault="00000000" w:rsidP="002E4E62">
          <w:pPr>
            <w:pStyle w:val="5511F67B4FD34D90A74E51467DE3F24B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313A3942CCA477AB603FB3F799E61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2B923F-B3A0-4E6C-8BEC-48349FBB2857}"/>
      </w:docPartPr>
      <w:docPartBody>
        <w:p w:rsidR="008970F4" w:rsidRDefault="00000000" w:rsidP="002C2ACA">
          <w:pPr>
            <w:pStyle w:val="6313A3942CCA477AB603FB3F799E61F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E3D0866C7EA4CADB68BB0B4DABF9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9E939E-50B6-4D8A-B4BE-403EE46AC524}"/>
      </w:docPartPr>
      <w:docPartBody>
        <w:p w:rsidR="008970F4" w:rsidRDefault="00000000" w:rsidP="002C2ACA">
          <w:pPr>
            <w:pStyle w:val="5E3D0866C7EA4CADB68BB0B4DABF983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556CBFE3EA5416DA057F71EE9E061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BBB33C4-D145-4CA9-A0CD-780C27FA7DBD}"/>
      </w:docPartPr>
      <w:docPartBody>
        <w:p w:rsidR="00216519" w:rsidRDefault="00000000" w:rsidP="00E81B73">
          <w:pPr>
            <w:pStyle w:val="E556CBFE3EA5416DA057F71EE9E0610B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E0358300A9A4F5AB04E8BA029C7E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E8D849-FF59-40F8-A5B5-650E1C4A1A6B}"/>
      </w:docPartPr>
      <w:docPartBody>
        <w:p w:rsidR="00216519" w:rsidRDefault="00000000" w:rsidP="00E81B73">
          <w:pPr>
            <w:pStyle w:val="8E0358300A9A4F5AB04E8BA029C7ECB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39BEE7C54F34D13ABADFE5C03CB48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5AC81-8197-4274-8E20-A08EE4E84955}"/>
      </w:docPartPr>
      <w:docPartBody>
        <w:p w:rsidR="00216519" w:rsidRDefault="00000000" w:rsidP="00E81B73">
          <w:pPr>
            <w:pStyle w:val="B39BEE7C54F34D13ABADFE5C03CB48E6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ADEBB0D942944C2995D450F5B50E0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20F7F9-FC58-40B9-82FE-068BFAD7ACE2}"/>
      </w:docPartPr>
      <w:docPartBody>
        <w:p w:rsidR="00216519" w:rsidRDefault="00000000" w:rsidP="00E81B73">
          <w:pPr>
            <w:pStyle w:val="5ADEBB0D942944C2995D450F5B50E0E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4C0203EDA284CD58D572F5DB315A6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FD2776-3435-4FCA-B9AF-42EAC9A36BB7}"/>
      </w:docPartPr>
      <w:docPartBody>
        <w:p w:rsidR="00216519" w:rsidRDefault="00000000" w:rsidP="00E81B73">
          <w:pPr>
            <w:pStyle w:val="74C0203EDA284CD58D572F5DB315A64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B637BDD72DE49248BF05E1A39E585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1824A2-941C-4AFF-9EBC-027978B4D90B}"/>
      </w:docPartPr>
      <w:docPartBody>
        <w:p w:rsidR="00216519" w:rsidRDefault="00000000" w:rsidP="00E81B73">
          <w:pPr>
            <w:pStyle w:val="EB637BDD72DE49248BF05E1A39E5854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EA1291FD776459EA91D5E72B9DCCC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9EF7EA-C4BE-4BA6-AFF9-DA575586C7EF}"/>
      </w:docPartPr>
      <w:docPartBody>
        <w:p w:rsidR="00216519" w:rsidRDefault="00000000" w:rsidP="00E81B73">
          <w:pPr>
            <w:pStyle w:val="FEA1291FD776459EA91D5E72B9DCCC21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C41BE5425CB44DC5BD28D50EBDAE3A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A27ABD-D08D-4369-8236-A1EE59152EC7}"/>
      </w:docPartPr>
      <w:docPartBody>
        <w:p w:rsidR="00216519" w:rsidRDefault="00000000" w:rsidP="00E81B73">
          <w:pPr>
            <w:pStyle w:val="C41BE5425CB44DC5BD28D50EBDAE3AE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C18447C6B4449C9A0D0A62C9BB152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26D73B-2EE9-400D-93F4-7C61AA0265FA}"/>
      </w:docPartPr>
      <w:docPartBody>
        <w:p w:rsidR="00216519" w:rsidRDefault="00000000" w:rsidP="00E81B73">
          <w:pPr>
            <w:pStyle w:val="DC18447C6B4449C9A0D0A62C9BB1529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11E735E653864D6DB6048EEB9D5B96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07F945-65FD-403A-8A99-023AA34AF087}"/>
      </w:docPartPr>
      <w:docPartBody>
        <w:p w:rsidR="00216519" w:rsidRDefault="00000000" w:rsidP="00E81B73">
          <w:pPr>
            <w:pStyle w:val="11E735E653864D6DB6048EEB9D5B96B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21C0024867E432FBFE66A8D218369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AA032F-4BF5-4243-98D2-432C21385F32}"/>
      </w:docPartPr>
      <w:docPartBody>
        <w:p w:rsidR="00216519" w:rsidRDefault="00000000" w:rsidP="00E81B73">
          <w:pPr>
            <w:pStyle w:val="E21C0024867E432FBFE66A8D2183694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3756B8FC44741F1A98811C27E44BD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B4BB1D-A7F8-4AF8-BCA4-2513445D5402}"/>
      </w:docPartPr>
      <w:docPartBody>
        <w:p w:rsidR="00216519" w:rsidRDefault="00000000" w:rsidP="00E81B73">
          <w:pPr>
            <w:pStyle w:val="F3756B8FC44741F1A98811C27E44BD52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13AF4566DF8444A9245B1419BCC1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B24D0E-93CD-4DE7-904D-933B0E9737BD}"/>
      </w:docPartPr>
      <w:docPartBody>
        <w:p w:rsidR="00216519" w:rsidRDefault="00000000" w:rsidP="00E81B73">
          <w:pPr>
            <w:pStyle w:val="813AF4566DF8444A9245B1419BCC1A2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70C2B6E68B44F8BB0F2B278FFEA9B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B05FB-5590-4D4E-B42F-9B1B283FEDBD}"/>
      </w:docPartPr>
      <w:docPartBody>
        <w:p w:rsidR="00216519" w:rsidRDefault="00000000" w:rsidP="00E81B73">
          <w:pPr>
            <w:pStyle w:val="F70C2B6E68B44F8BB0F2B278FFEA9B41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D1ADDABF9EE47EB82A98F32EACA94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EA974-C1AC-4271-BCD0-81CD019EADC5}"/>
      </w:docPartPr>
      <w:docPartBody>
        <w:p w:rsidR="00216519" w:rsidRDefault="00000000" w:rsidP="00E81B73">
          <w:pPr>
            <w:pStyle w:val="7D1ADDABF9EE47EB82A98F32EACA945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E167F5F587C34F009EB14C8163FF59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48CF4D-8FA1-4562-A2DA-D2E5191E4BD2}"/>
      </w:docPartPr>
      <w:docPartBody>
        <w:p w:rsidR="00216519" w:rsidRDefault="00000000" w:rsidP="00E81B73">
          <w:pPr>
            <w:pStyle w:val="E167F5F587C34F009EB14C8163FF591C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DA5F23EFEF204D18B21309D8378287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EB6D-4055-4ACC-9F3B-62A8BACE1C92}"/>
      </w:docPartPr>
      <w:docPartBody>
        <w:p w:rsidR="00216519" w:rsidRDefault="00000000" w:rsidP="00E81B73">
          <w:pPr>
            <w:pStyle w:val="DA5F23EFEF204D18B21309D83782878F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043F215CFE6443A3AAA14E3F15B76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87C050-E0DD-4942-B143-03B17AAB57FA}"/>
      </w:docPartPr>
      <w:docPartBody>
        <w:p w:rsidR="00216519" w:rsidRDefault="00000000" w:rsidP="00E81B73">
          <w:pPr>
            <w:pStyle w:val="043F215CFE6443A3AAA14E3F15B766DA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394F11085B4840D78BB2A882CE9C9E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C79A05-2079-4F18-B41A-9520F450D274}"/>
      </w:docPartPr>
      <w:docPartBody>
        <w:p w:rsidR="00216519" w:rsidRDefault="00000000" w:rsidP="00E81B73">
          <w:pPr>
            <w:pStyle w:val="394F11085B4840D78BB2A882CE9C9E9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B23B5E73CCB4A5894910EEBFE3F81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207825-1763-4BD6-BFCC-9D795766F1A3}"/>
      </w:docPartPr>
      <w:docPartBody>
        <w:p w:rsidR="00216519" w:rsidRDefault="00000000" w:rsidP="00E81B73">
          <w:pPr>
            <w:pStyle w:val="5B23B5E73CCB4A5894910EEBFE3F81C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E8997C262124AC68639BA591EFC37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B1F200-8F10-4B4F-A741-F60B007E7B3A}"/>
      </w:docPartPr>
      <w:docPartBody>
        <w:p w:rsidR="00216519" w:rsidRDefault="00000000" w:rsidP="00E81B73">
          <w:pPr>
            <w:pStyle w:val="5E8997C262124AC68639BA591EFC3770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B0EE0BA16524A64A0CE094332B443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EDFCEF-06DA-4593-BDDD-1DC2D511BE4C}"/>
      </w:docPartPr>
      <w:docPartBody>
        <w:p w:rsidR="00216519" w:rsidRDefault="00000000" w:rsidP="00E81B73">
          <w:pPr>
            <w:pStyle w:val="8B0EE0BA16524A64A0CE094332B44357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270A94F21A4C4946968CA328E593F4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0500C8-9691-4891-A128-1CAE0B725425}"/>
      </w:docPartPr>
      <w:docPartBody>
        <w:p w:rsidR="00216519" w:rsidRDefault="00000000" w:rsidP="00E81B73">
          <w:pPr>
            <w:pStyle w:val="270A94F21A4C4946968CA328E593F4EA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BA9592780514364A138EDC298990F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D5AF6F-B9D1-4C28-83B3-227C57293BE4}"/>
      </w:docPartPr>
      <w:docPartBody>
        <w:p w:rsidR="00216519" w:rsidRDefault="00000000" w:rsidP="00E81B73">
          <w:pPr>
            <w:pStyle w:val="BBA9592780514364A138EDC298990F53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AE56F7B72D9C4A1185F13E9A1A70F2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E47CB-2852-4A66-8ADF-3109A8697BF6}"/>
      </w:docPartPr>
      <w:docPartBody>
        <w:p w:rsidR="00216519" w:rsidRDefault="00000000" w:rsidP="00E81B73">
          <w:pPr>
            <w:pStyle w:val="AE56F7B72D9C4A1185F13E9A1A70F26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2607EE59DFA4B4BB591FE4159E5C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C02FF1-D96F-4180-9F72-384153F7E872}"/>
      </w:docPartPr>
      <w:docPartBody>
        <w:p w:rsidR="00216519" w:rsidRDefault="00000000" w:rsidP="00E81B73">
          <w:pPr>
            <w:pStyle w:val="B2607EE59DFA4B4BB591FE4159E5CF7D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FDD49A08ADC0414A98254F69B2033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55109-5F98-48BB-8116-88207E4C0553}"/>
      </w:docPartPr>
      <w:docPartBody>
        <w:p w:rsidR="00216519" w:rsidRDefault="00000000" w:rsidP="00E81B73">
          <w:pPr>
            <w:pStyle w:val="FDD49A08ADC0414A98254F69B20332B1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716AC8F14A554A3B97F8F467AFB6CF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CBA04D9-5A40-4055-A8F4-64B07809A62C}"/>
      </w:docPartPr>
      <w:docPartBody>
        <w:p w:rsidR="00216519" w:rsidRDefault="00000000" w:rsidP="00E81B73">
          <w:pPr>
            <w:pStyle w:val="716AC8F14A554A3B97F8F467AFB6CF2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520ECD091F5D4FF08714EEFFC7DD2C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B79DDA-7931-44C6-AE26-0B4CC0562A07}"/>
      </w:docPartPr>
      <w:docPartBody>
        <w:p w:rsidR="00216519" w:rsidRDefault="00000000" w:rsidP="00E81B73">
          <w:pPr>
            <w:pStyle w:val="520ECD091F5D4FF08714EEFFC7DD2C79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6E221BB7EC4E473A9835317EF96015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49183A-FF59-4636-B5B4-626893B7D0BE}"/>
      </w:docPartPr>
      <w:docPartBody>
        <w:p w:rsidR="00216519" w:rsidRDefault="00000000" w:rsidP="00E81B73">
          <w:pPr>
            <w:pStyle w:val="6E221BB7EC4E473A9835317EF96015E8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810A3B897BCB49F0B1A95C2D5690BA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C8ECCA-07EB-4E70-8B20-68EEA943DD6E}"/>
      </w:docPartPr>
      <w:docPartBody>
        <w:p w:rsidR="00216519" w:rsidRDefault="00000000" w:rsidP="00E81B73">
          <w:pPr>
            <w:pStyle w:val="810A3B897BCB49F0B1A95C2D5690BAD4"/>
          </w:pPr>
          <w:r w:rsidRPr="00FB6EA9">
            <w:rPr>
              <w:rStyle w:val="PlaceholderText"/>
              <w:sz w:val="20"/>
              <w:szCs w:val="20"/>
            </w:rPr>
            <w:t>Choose an item.</w:t>
          </w:r>
        </w:p>
      </w:docPartBody>
    </w:docPart>
    <w:docPart>
      <w:docPartPr>
        <w:name w:val="B539699BF9A443128CFDC079DACD5F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C0AD93-0CA9-46E7-A36E-F647D1E27F00}"/>
      </w:docPartPr>
      <w:docPartBody>
        <w:p w:rsidR="007F7075" w:rsidRDefault="00000000" w:rsidP="00216519">
          <w:pPr>
            <w:pStyle w:val="B539699BF9A443128CFDC079DACD5F38"/>
          </w:pPr>
          <w:r w:rsidRPr="000D233A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16519"/>
    <w:rPr>
      <w:color w:val="808080"/>
    </w:rPr>
  </w:style>
  <w:style w:type="paragraph" w:customStyle="1" w:styleId="B539699BF9A443128CFDC079DACD5F38">
    <w:name w:val="B539699BF9A443128CFDC079DACD5F38"/>
    <w:rsid w:val="00216519"/>
  </w:style>
  <w:style w:type="paragraph" w:customStyle="1" w:styleId="6313A3942CCA477AB603FB3F799E61F7">
    <w:name w:val="6313A3942CCA477AB603FB3F799E61F7"/>
    <w:rsid w:val="002C2ACA"/>
  </w:style>
  <w:style w:type="paragraph" w:customStyle="1" w:styleId="5E3D0866C7EA4CADB68BB0B4DABF9839">
    <w:name w:val="5E3D0866C7EA4CADB68BB0B4DABF9839"/>
    <w:rsid w:val="002C2ACA"/>
  </w:style>
  <w:style w:type="paragraph" w:customStyle="1" w:styleId="664605BDED3243E89A6F0CA6591A23F8">
    <w:name w:val="664605BDED3243E89A6F0CA6591A23F8"/>
    <w:rsid w:val="00FE7EB4"/>
  </w:style>
  <w:style w:type="paragraph" w:customStyle="1" w:styleId="88B39C434F27427B8E5E431283E5BBC1">
    <w:name w:val="88B39C434F27427B8E5E431283E5BBC1"/>
    <w:rsid w:val="00FE7EB4"/>
  </w:style>
  <w:style w:type="paragraph" w:customStyle="1" w:styleId="DD8A46AECBA94317BCC1F7C304E03F58">
    <w:name w:val="DD8A46AECBA94317BCC1F7C304E03F58"/>
    <w:rsid w:val="00FE7EB4"/>
  </w:style>
  <w:style w:type="paragraph" w:customStyle="1" w:styleId="1CB16A6DBC2B419A9C626B9306F783B2">
    <w:name w:val="1CB16A6DBC2B419A9C626B9306F783B2"/>
    <w:rsid w:val="00FE7EB4"/>
  </w:style>
  <w:style w:type="paragraph" w:customStyle="1" w:styleId="4CEF8B4B3CDF4827A249074153DB08FF">
    <w:name w:val="4CEF8B4B3CDF4827A249074153DB08FF"/>
    <w:rsid w:val="00FE7EB4"/>
  </w:style>
  <w:style w:type="paragraph" w:customStyle="1" w:styleId="49DDF66D83C2479B8A8A59284E09258D">
    <w:name w:val="49DDF66D83C2479B8A8A59284E09258D"/>
    <w:rsid w:val="00FE7EB4"/>
  </w:style>
  <w:style w:type="paragraph" w:customStyle="1" w:styleId="E8AB9AF3C5334422950804358731D89A">
    <w:name w:val="E8AB9AF3C5334422950804358731D89A"/>
    <w:rsid w:val="00FE7EB4"/>
  </w:style>
  <w:style w:type="paragraph" w:customStyle="1" w:styleId="6DCF4F9011C4433B9B158CA635AB048E">
    <w:name w:val="6DCF4F9011C4433B9B158CA635AB048E"/>
    <w:rsid w:val="00FE7EB4"/>
  </w:style>
  <w:style w:type="paragraph" w:customStyle="1" w:styleId="8613FA1BF7914B74BABEF71E0A19EA74">
    <w:name w:val="8613FA1BF7914B74BABEF71E0A19EA74"/>
    <w:rsid w:val="00FE7EB4"/>
  </w:style>
  <w:style w:type="paragraph" w:customStyle="1" w:styleId="D621A62BC81C4134A3469AA256A33341">
    <w:name w:val="D621A62BC81C4134A3469AA256A33341"/>
    <w:rsid w:val="00FE7EB4"/>
  </w:style>
  <w:style w:type="paragraph" w:customStyle="1" w:styleId="B58C272361CD41A7B8B317F6A6C2FECA">
    <w:name w:val="B58C272361CD41A7B8B317F6A6C2FECA"/>
    <w:rsid w:val="00FE7EB4"/>
  </w:style>
  <w:style w:type="paragraph" w:customStyle="1" w:styleId="8EEC5C890648470E885D122369CA1834">
    <w:name w:val="8EEC5C890648470E885D122369CA1834"/>
    <w:rsid w:val="00FE7EB4"/>
  </w:style>
  <w:style w:type="paragraph" w:customStyle="1" w:styleId="E7E8C024D3CC4ABE81CCAE47D7A95901">
    <w:name w:val="E7E8C024D3CC4ABE81CCAE47D7A95901"/>
    <w:rsid w:val="00FE7EB4"/>
  </w:style>
  <w:style w:type="paragraph" w:customStyle="1" w:styleId="FABE7E5338C642BB9D329DBCF7F831E4">
    <w:name w:val="FABE7E5338C642BB9D329DBCF7F831E4"/>
    <w:rsid w:val="00FE7EB4"/>
  </w:style>
  <w:style w:type="paragraph" w:customStyle="1" w:styleId="EAB69D334D1D4A64B7758607876F153C">
    <w:name w:val="EAB69D334D1D4A64B7758607876F153C"/>
    <w:rsid w:val="00FE7EB4"/>
  </w:style>
  <w:style w:type="paragraph" w:customStyle="1" w:styleId="0EF18652D6864ED0B387CB4ED63B4E2E">
    <w:name w:val="0EF18652D6864ED0B387CB4ED63B4E2E"/>
    <w:rsid w:val="00FE7EB4"/>
  </w:style>
  <w:style w:type="paragraph" w:customStyle="1" w:styleId="C8EFAFE478594367A038604A9DC4A261">
    <w:name w:val="C8EFAFE478594367A038604A9DC4A261"/>
    <w:rsid w:val="00FE7EB4"/>
  </w:style>
  <w:style w:type="paragraph" w:customStyle="1" w:styleId="8ED45298B6EA4595AF9D3EE2A11AAB39">
    <w:name w:val="8ED45298B6EA4595AF9D3EE2A11AAB39"/>
    <w:rsid w:val="00FE7EB4"/>
  </w:style>
  <w:style w:type="paragraph" w:customStyle="1" w:styleId="03A5C30E2D984E84BDB59FDA59884DF4">
    <w:name w:val="03A5C30E2D984E84BDB59FDA59884DF4"/>
    <w:rsid w:val="00FE7EB4"/>
  </w:style>
  <w:style w:type="paragraph" w:customStyle="1" w:styleId="346B0E73CB214EF5B33428A873E4415E">
    <w:name w:val="346B0E73CB214EF5B33428A873E4415E"/>
    <w:rsid w:val="00FE7EB4"/>
  </w:style>
  <w:style w:type="paragraph" w:customStyle="1" w:styleId="99A6505DE008427E9A65F742362C5E65">
    <w:name w:val="99A6505DE008427E9A65F742362C5E65"/>
    <w:rsid w:val="00FE7EB4"/>
  </w:style>
  <w:style w:type="paragraph" w:customStyle="1" w:styleId="8468094866C04FD2BC205FC8937303F4">
    <w:name w:val="8468094866C04FD2BC205FC8937303F4"/>
    <w:rsid w:val="00FE7EB4"/>
  </w:style>
  <w:style w:type="paragraph" w:customStyle="1" w:styleId="517A90B60DFE44B5BA6A8EFDC1703C23">
    <w:name w:val="517A90B60DFE44B5BA6A8EFDC1703C23"/>
    <w:rsid w:val="00FE7EB4"/>
  </w:style>
  <w:style w:type="paragraph" w:customStyle="1" w:styleId="85007B34868F4314B3506B9C5E86EA22">
    <w:name w:val="85007B34868F4314B3506B9C5E86EA22"/>
    <w:rsid w:val="00FE7EB4"/>
  </w:style>
  <w:style w:type="paragraph" w:customStyle="1" w:styleId="8E0ACC8BA8B64896BFDFAE8630E3BDB3">
    <w:name w:val="8E0ACC8BA8B64896BFDFAE8630E3BDB3"/>
    <w:rsid w:val="00FE7EB4"/>
  </w:style>
  <w:style w:type="paragraph" w:customStyle="1" w:styleId="04FAA2007EE0484A9164AA159CF0EBC4">
    <w:name w:val="04FAA2007EE0484A9164AA159CF0EBC4"/>
    <w:rsid w:val="00FE7EB4"/>
  </w:style>
  <w:style w:type="paragraph" w:customStyle="1" w:styleId="1FF60617FBB04997A15CEABD1B53466A">
    <w:name w:val="1FF60617FBB04997A15CEABD1B53466A"/>
    <w:rsid w:val="00FE7EB4"/>
  </w:style>
  <w:style w:type="paragraph" w:customStyle="1" w:styleId="CCDCC2E098DE4BE990DEB1ECDA90259C">
    <w:name w:val="CCDCC2E098DE4BE990DEB1ECDA90259C"/>
    <w:rsid w:val="00FE7EB4"/>
  </w:style>
  <w:style w:type="paragraph" w:customStyle="1" w:styleId="A334A78258FB4A0DB429AB51C0DE4AF2">
    <w:name w:val="A334A78258FB4A0DB429AB51C0DE4AF2"/>
    <w:rsid w:val="00FE7EB4"/>
  </w:style>
  <w:style w:type="paragraph" w:customStyle="1" w:styleId="38959C1E28B74A648218B9B35880C6BA">
    <w:name w:val="38959C1E28B74A648218B9B35880C6BA"/>
    <w:rsid w:val="00FE7EB4"/>
  </w:style>
  <w:style w:type="paragraph" w:customStyle="1" w:styleId="C487207AFE2E4BBD8DEAA89BC7C5D493">
    <w:name w:val="C487207AFE2E4BBD8DEAA89BC7C5D493"/>
    <w:rsid w:val="00FE7EB4"/>
  </w:style>
  <w:style w:type="paragraph" w:customStyle="1" w:styleId="D90A8BCF1D0F4E9E9577BEB36D0A7D94">
    <w:name w:val="D90A8BCF1D0F4E9E9577BEB36D0A7D94"/>
    <w:rsid w:val="00FE7EB4"/>
  </w:style>
  <w:style w:type="paragraph" w:customStyle="1" w:styleId="94EBC309983D405796C8623F8AA2877C">
    <w:name w:val="94EBC309983D405796C8623F8AA2877C"/>
    <w:rsid w:val="00FE7EB4"/>
  </w:style>
  <w:style w:type="paragraph" w:customStyle="1" w:styleId="79A1A4FEDB254B528431659E5774F8C2">
    <w:name w:val="79A1A4FEDB254B528431659E5774F8C2"/>
    <w:rsid w:val="00FE7EB4"/>
  </w:style>
  <w:style w:type="paragraph" w:customStyle="1" w:styleId="161D0A37E8C247D5B8ECB05C63222288">
    <w:name w:val="161D0A37E8C247D5B8ECB05C63222288"/>
    <w:rsid w:val="00FE7EB4"/>
  </w:style>
  <w:style w:type="paragraph" w:customStyle="1" w:styleId="5027592BBB6B4C778641FD820A11F410">
    <w:name w:val="5027592BBB6B4C778641FD820A11F410"/>
    <w:rsid w:val="00FE7EB4"/>
  </w:style>
  <w:style w:type="paragraph" w:customStyle="1" w:styleId="9E4654CB9E1247469FA127DD3EAAB479">
    <w:name w:val="9E4654CB9E1247469FA127DD3EAAB479"/>
    <w:rsid w:val="00FE7EB4"/>
  </w:style>
  <w:style w:type="paragraph" w:customStyle="1" w:styleId="F8DBDA89DD474839BE0ED50411A675DB">
    <w:name w:val="F8DBDA89DD474839BE0ED50411A675DB"/>
    <w:rsid w:val="00FE7EB4"/>
  </w:style>
  <w:style w:type="paragraph" w:customStyle="1" w:styleId="E03FD03FB48440E4B25B6B25EF765D6F">
    <w:name w:val="E03FD03FB48440E4B25B6B25EF765D6F"/>
    <w:rsid w:val="00FE7EB4"/>
  </w:style>
  <w:style w:type="paragraph" w:customStyle="1" w:styleId="E283002F141F4041A3536E728DFFE424">
    <w:name w:val="E283002F141F4041A3536E728DFFE424"/>
    <w:rsid w:val="00FE7EB4"/>
  </w:style>
  <w:style w:type="paragraph" w:customStyle="1" w:styleId="A6C7736CA40143E2B7613FEFDE7EBE92">
    <w:name w:val="A6C7736CA40143E2B7613FEFDE7EBE92"/>
    <w:rsid w:val="00FE7EB4"/>
  </w:style>
  <w:style w:type="paragraph" w:customStyle="1" w:styleId="0E68149ECA07434F8F473C28B6B4C65D">
    <w:name w:val="0E68149ECA07434F8F473C28B6B4C65D"/>
    <w:rsid w:val="00FE7EB4"/>
  </w:style>
  <w:style w:type="paragraph" w:customStyle="1" w:styleId="AAB89CCAB7AF4A55913D2E57557C8A14">
    <w:name w:val="AAB89CCAB7AF4A55913D2E57557C8A14"/>
    <w:rsid w:val="00FE7EB4"/>
  </w:style>
  <w:style w:type="paragraph" w:customStyle="1" w:styleId="AFDEAEF479D94367A148C677CB12C922">
    <w:name w:val="AFDEAEF479D94367A148C677CB12C922"/>
    <w:rsid w:val="00FE7EB4"/>
  </w:style>
  <w:style w:type="paragraph" w:customStyle="1" w:styleId="F6FE726A3B944B65A4E6949EB9C26ABD">
    <w:name w:val="F6FE726A3B944B65A4E6949EB9C26ABD"/>
    <w:rsid w:val="00FE7EB4"/>
  </w:style>
  <w:style w:type="paragraph" w:customStyle="1" w:styleId="483722CE6AC144C0A2FB43E0DFF8D143">
    <w:name w:val="483722CE6AC144C0A2FB43E0DFF8D143"/>
    <w:rsid w:val="00FE7EB4"/>
  </w:style>
  <w:style w:type="paragraph" w:customStyle="1" w:styleId="B3CCD6BE2049424FA0B3ABAE0262E049">
    <w:name w:val="B3CCD6BE2049424FA0B3ABAE0262E049"/>
    <w:rsid w:val="00FE7EB4"/>
  </w:style>
  <w:style w:type="paragraph" w:customStyle="1" w:styleId="8C40D472416F4761B93286873EC8E846">
    <w:name w:val="8C40D472416F4761B93286873EC8E846"/>
    <w:rsid w:val="00FE7EB4"/>
  </w:style>
  <w:style w:type="paragraph" w:customStyle="1" w:styleId="BB991CFCBAAC4499A4483F87193ADBCA">
    <w:name w:val="BB991CFCBAAC4499A4483F87193ADBCA"/>
    <w:rsid w:val="00FE7EB4"/>
  </w:style>
  <w:style w:type="paragraph" w:customStyle="1" w:styleId="27053B8AF8994BE1A57BDCEEF294ED9C">
    <w:name w:val="27053B8AF8994BE1A57BDCEEF294ED9C"/>
    <w:rsid w:val="00FE7EB4"/>
  </w:style>
  <w:style w:type="paragraph" w:customStyle="1" w:styleId="39C8332E9CF2450DB56A4A6BC74DE1F0">
    <w:name w:val="39C8332E9CF2450DB56A4A6BC74DE1F0"/>
    <w:rsid w:val="00FE7EB4"/>
  </w:style>
  <w:style w:type="paragraph" w:customStyle="1" w:styleId="28DC24661E344264A15044449CD092D8">
    <w:name w:val="28DC24661E344264A15044449CD092D8"/>
    <w:rsid w:val="00FE7EB4"/>
  </w:style>
  <w:style w:type="paragraph" w:customStyle="1" w:styleId="6B4B9D692A1141399448769E8C056FB9">
    <w:name w:val="6B4B9D692A1141399448769E8C056FB9"/>
    <w:rsid w:val="00FE7EB4"/>
  </w:style>
  <w:style w:type="paragraph" w:customStyle="1" w:styleId="D0501AD97DED42F18AD8478D76A18F8D">
    <w:name w:val="D0501AD97DED42F18AD8478D76A18F8D"/>
    <w:rsid w:val="00FE7EB4"/>
  </w:style>
  <w:style w:type="paragraph" w:customStyle="1" w:styleId="9B8B7E99BD014CC796E88003BE2E401F">
    <w:name w:val="9B8B7E99BD014CC796E88003BE2E401F"/>
    <w:rsid w:val="00FE7EB4"/>
  </w:style>
  <w:style w:type="paragraph" w:customStyle="1" w:styleId="308889108662404B9D793C1343B1A171">
    <w:name w:val="308889108662404B9D793C1343B1A171"/>
    <w:rsid w:val="00FE7EB4"/>
  </w:style>
  <w:style w:type="paragraph" w:customStyle="1" w:styleId="8296A37DA6104402B41E9C81D8E8F232">
    <w:name w:val="8296A37DA6104402B41E9C81D8E8F232"/>
    <w:rsid w:val="00FE7EB4"/>
  </w:style>
  <w:style w:type="paragraph" w:customStyle="1" w:styleId="DE325E24F3BD4250955097F134F4D090">
    <w:name w:val="DE325E24F3BD4250955097F134F4D090"/>
    <w:rsid w:val="00FE7EB4"/>
  </w:style>
  <w:style w:type="paragraph" w:customStyle="1" w:styleId="D4DB987A9AF5478D86B2F2F01A6B354E">
    <w:name w:val="D4DB987A9AF5478D86B2F2F01A6B354E"/>
    <w:rsid w:val="00FE7EB4"/>
  </w:style>
  <w:style w:type="paragraph" w:customStyle="1" w:styleId="2D9FBA189F104F2691A5606A0566E4FF">
    <w:name w:val="2D9FBA189F104F2691A5606A0566E4FF"/>
    <w:rsid w:val="00FE7EB4"/>
  </w:style>
  <w:style w:type="paragraph" w:customStyle="1" w:styleId="14161207CEFE4810AC654D3223E60F63">
    <w:name w:val="14161207CEFE4810AC654D3223E60F63"/>
    <w:rsid w:val="00FE7EB4"/>
  </w:style>
  <w:style w:type="paragraph" w:customStyle="1" w:styleId="B73C2DB38B974DB38B1D667E2A7CB544">
    <w:name w:val="B73C2DB38B974DB38B1D667E2A7CB544"/>
    <w:rsid w:val="00FE7EB4"/>
  </w:style>
  <w:style w:type="paragraph" w:customStyle="1" w:styleId="1EA5BBD4024741ED9B9AD0B13ED554DD">
    <w:name w:val="1EA5BBD4024741ED9B9AD0B13ED554DD"/>
    <w:rsid w:val="00FE7EB4"/>
  </w:style>
  <w:style w:type="paragraph" w:customStyle="1" w:styleId="9F1B36C99D4D4039886C841D3FAA324D">
    <w:name w:val="9F1B36C99D4D4039886C841D3FAA324D"/>
    <w:rsid w:val="00FE7EB4"/>
  </w:style>
  <w:style w:type="paragraph" w:customStyle="1" w:styleId="FCB6730B98D148EAAC1BF5622EC42A97">
    <w:name w:val="FCB6730B98D148EAAC1BF5622EC42A97"/>
    <w:rsid w:val="00FE7EB4"/>
  </w:style>
  <w:style w:type="paragraph" w:customStyle="1" w:styleId="84F38723BE114DA89DA64F598F56567F">
    <w:name w:val="84F38723BE114DA89DA64F598F56567F"/>
    <w:rsid w:val="00FE7EB4"/>
  </w:style>
  <w:style w:type="paragraph" w:customStyle="1" w:styleId="82275B96F80C4337A801D6AE56A87D78">
    <w:name w:val="82275B96F80C4337A801D6AE56A87D78"/>
    <w:rsid w:val="00FE7EB4"/>
  </w:style>
  <w:style w:type="paragraph" w:customStyle="1" w:styleId="BF268BC40DB6469D8148AEE6FAF01963">
    <w:name w:val="BF268BC40DB6469D8148AEE6FAF01963"/>
    <w:rsid w:val="00FE7EB4"/>
  </w:style>
  <w:style w:type="paragraph" w:customStyle="1" w:styleId="A99581B5E1E441BBB0E947AB51A0BB02">
    <w:name w:val="A99581B5E1E441BBB0E947AB51A0BB02"/>
    <w:rsid w:val="00FE7EB4"/>
  </w:style>
  <w:style w:type="paragraph" w:customStyle="1" w:styleId="849EBACB151140FBABE39112AF245871">
    <w:name w:val="849EBACB151140FBABE39112AF245871"/>
    <w:rsid w:val="00FE7EB4"/>
  </w:style>
  <w:style w:type="paragraph" w:customStyle="1" w:styleId="33B00D7D4D084D7B88C5B03B4F031207">
    <w:name w:val="33B00D7D4D084D7B88C5B03B4F031207"/>
    <w:rsid w:val="00FE7EB4"/>
  </w:style>
  <w:style w:type="paragraph" w:customStyle="1" w:styleId="A15580586A67422892241EEE59784CEC">
    <w:name w:val="A15580586A67422892241EEE59784CEC"/>
    <w:rsid w:val="00FE7EB4"/>
  </w:style>
  <w:style w:type="paragraph" w:customStyle="1" w:styleId="2D5C21D02EE54A2B8BDBD6E1CE55BD4C">
    <w:name w:val="2D5C21D02EE54A2B8BDBD6E1CE55BD4C"/>
    <w:rsid w:val="00FE7EB4"/>
  </w:style>
  <w:style w:type="paragraph" w:customStyle="1" w:styleId="ADE012A482814093B18FFB5FE5ECC4BB">
    <w:name w:val="ADE012A482814093B18FFB5FE5ECC4BB"/>
    <w:rsid w:val="00FE7EB4"/>
  </w:style>
  <w:style w:type="paragraph" w:customStyle="1" w:styleId="67DB6349258041C0A2E1F0F0AE754D68">
    <w:name w:val="67DB6349258041C0A2E1F0F0AE754D68"/>
    <w:rsid w:val="00FE7EB4"/>
  </w:style>
  <w:style w:type="paragraph" w:customStyle="1" w:styleId="332508427147429884DBFD8B8AC57065">
    <w:name w:val="332508427147429884DBFD8B8AC57065"/>
    <w:rsid w:val="00FE7EB4"/>
  </w:style>
  <w:style w:type="paragraph" w:customStyle="1" w:styleId="48DCF737203048AA9D4C822E82EE73A4">
    <w:name w:val="48DCF737203048AA9D4C822E82EE73A4"/>
    <w:rsid w:val="00FE7EB4"/>
  </w:style>
  <w:style w:type="paragraph" w:customStyle="1" w:styleId="6352E44F98C54D3A8634875E70AB1AF4">
    <w:name w:val="6352E44F98C54D3A8634875E70AB1AF4"/>
    <w:rsid w:val="00FE7EB4"/>
  </w:style>
  <w:style w:type="paragraph" w:customStyle="1" w:styleId="604F1DC4C82647D8ABA69EF0BABDAC57">
    <w:name w:val="604F1DC4C82647D8ABA69EF0BABDAC57"/>
    <w:rsid w:val="00FE7EB4"/>
  </w:style>
  <w:style w:type="paragraph" w:customStyle="1" w:styleId="390BD25527194C2D9601108E166E66C7">
    <w:name w:val="390BD25527194C2D9601108E166E66C7"/>
    <w:rsid w:val="00FE7EB4"/>
  </w:style>
  <w:style w:type="paragraph" w:customStyle="1" w:styleId="85DCA53289EA477DB4D5507BA2D09284">
    <w:name w:val="85DCA53289EA477DB4D5507BA2D09284"/>
    <w:rsid w:val="00FE7EB4"/>
  </w:style>
  <w:style w:type="paragraph" w:customStyle="1" w:styleId="61127B64F43C4395BE39EFF1E32088AC">
    <w:name w:val="61127B64F43C4395BE39EFF1E32088AC"/>
    <w:rsid w:val="00FE7EB4"/>
  </w:style>
  <w:style w:type="paragraph" w:customStyle="1" w:styleId="43FDFFA46FB64FEBA5B03F366481C143">
    <w:name w:val="43FDFFA46FB64FEBA5B03F366481C143"/>
    <w:rsid w:val="00FE7EB4"/>
  </w:style>
  <w:style w:type="paragraph" w:customStyle="1" w:styleId="C908B1E33A2640AEBB280122DC84697B">
    <w:name w:val="C908B1E33A2640AEBB280122DC84697B"/>
    <w:rsid w:val="00FE7EB4"/>
  </w:style>
  <w:style w:type="paragraph" w:customStyle="1" w:styleId="6EF7F26BF7084E859EC8B3BCDF2914AC">
    <w:name w:val="6EF7F26BF7084E859EC8B3BCDF2914AC"/>
    <w:rsid w:val="00FE7EB4"/>
  </w:style>
  <w:style w:type="paragraph" w:customStyle="1" w:styleId="6979CF1B1CE547B7B0B2CAFA49698F13">
    <w:name w:val="6979CF1B1CE547B7B0B2CAFA49698F13"/>
    <w:rsid w:val="00FE7EB4"/>
  </w:style>
  <w:style w:type="paragraph" w:customStyle="1" w:styleId="F302C274655E4AFB9D971B3CB7226FA3">
    <w:name w:val="F302C274655E4AFB9D971B3CB7226FA3"/>
    <w:rsid w:val="00FE7EB4"/>
  </w:style>
  <w:style w:type="paragraph" w:customStyle="1" w:styleId="F6405C11F8C14FB092D3A9BC8C7D9A1C">
    <w:name w:val="F6405C11F8C14FB092D3A9BC8C7D9A1C"/>
    <w:rsid w:val="00FE7EB4"/>
  </w:style>
  <w:style w:type="paragraph" w:customStyle="1" w:styleId="8CCE6927559742F891DFEA879E52CE3F">
    <w:name w:val="8CCE6927559742F891DFEA879E52CE3F"/>
    <w:rsid w:val="00FE7EB4"/>
  </w:style>
  <w:style w:type="paragraph" w:customStyle="1" w:styleId="7918ABFA47CF45E7AE29E29DDFD772E2">
    <w:name w:val="7918ABFA47CF45E7AE29E29DDFD772E2"/>
    <w:rsid w:val="00FE7EB4"/>
  </w:style>
  <w:style w:type="paragraph" w:customStyle="1" w:styleId="C7231CD093B64FA9AE44754A6FBC2E36">
    <w:name w:val="C7231CD093B64FA9AE44754A6FBC2E36"/>
    <w:rsid w:val="00FE7EB4"/>
  </w:style>
  <w:style w:type="paragraph" w:customStyle="1" w:styleId="CD1247D6584543B08FBC224943C4C95E">
    <w:name w:val="CD1247D6584543B08FBC224943C4C95E"/>
    <w:rsid w:val="00FE7EB4"/>
  </w:style>
  <w:style w:type="paragraph" w:customStyle="1" w:styleId="2D6B8E482EC64BEF9FECAB64B7AE2624">
    <w:name w:val="2D6B8E482EC64BEF9FECAB64B7AE2624"/>
    <w:rsid w:val="00FE7EB4"/>
  </w:style>
  <w:style w:type="paragraph" w:customStyle="1" w:styleId="F9B07D317A994A1C8246619E49F2FEDF">
    <w:name w:val="F9B07D317A994A1C8246619E49F2FEDF"/>
    <w:rsid w:val="00FE7EB4"/>
  </w:style>
  <w:style w:type="paragraph" w:customStyle="1" w:styleId="EBA0A7E3764C4F60AEC87DC982C62D59">
    <w:name w:val="EBA0A7E3764C4F60AEC87DC982C62D59"/>
    <w:rsid w:val="00FE7EB4"/>
  </w:style>
  <w:style w:type="paragraph" w:customStyle="1" w:styleId="1898C4AF3FA44B0C88259CD397741AF7">
    <w:name w:val="1898C4AF3FA44B0C88259CD397741AF7"/>
    <w:rsid w:val="00FE7EB4"/>
  </w:style>
  <w:style w:type="paragraph" w:customStyle="1" w:styleId="2E11E83631C54C91B6035AC51B1CB09C">
    <w:name w:val="2E11E83631C54C91B6035AC51B1CB09C"/>
    <w:rsid w:val="00FE7EB4"/>
  </w:style>
  <w:style w:type="paragraph" w:customStyle="1" w:styleId="3BC9AB42BE4346D08F6656BB6752AF18">
    <w:name w:val="3BC9AB42BE4346D08F6656BB6752AF18"/>
    <w:rsid w:val="00FE7EB4"/>
  </w:style>
  <w:style w:type="paragraph" w:customStyle="1" w:styleId="E6F4CD3EA478403AB7955FEC97DFD709">
    <w:name w:val="E6F4CD3EA478403AB7955FEC97DFD709"/>
    <w:rsid w:val="00FE7EB4"/>
  </w:style>
  <w:style w:type="paragraph" w:customStyle="1" w:styleId="821F8E6D926A4B71943DD6C685E7DD93">
    <w:name w:val="821F8E6D926A4B71943DD6C685E7DD93"/>
    <w:rsid w:val="00FE7EB4"/>
  </w:style>
  <w:style w:type="paragraph" w:customStyle="1" w:styleId="7FF65351205A445DBB8953672DEE7950">
    <w:name w:val="7FF65351205A445DBB8953672DEE7950"/>
    <w:rsid w:val="00FE7EB4"/>
  </w:style>
  <w:style w:type="paragraph" w:customStyle="1" w:styleId="43BB284AA2524F649CD393CA4B49232E">
    <w:name w:val="43BB284AA2524F649CD393CA4B49232E"/>
    <w:rsid w:val="00FE7EB4"/>
  </w:style>
  <w:style w:type="paragraph" w:customStyle="1" w:styleId="C2D710E2C2324DD29061CD3BE43E5F3B">
    <w:name w:val="C2D710E2C2324DD29061CD3BE43E5F3B"/>
    <w:rsid w:val="00FE7EB4"/>
  </w:style>
  <w:style w:type="paragraph" w:customStyle="1" w:styleId="25322AB65A2B43609D8EE6BDCAB0FF01">
    <w:name w:val="25322AB65A2B43609D8EE6BDCAB0FF01"/>
    <w:rsid w:val="00FE7EB4"/>
  </w:style>
  <w:style w:type="paragraph" w:customStyle="1" w:styleId="5511F67B4FD34D90A74E51467DE3F24B">
    <w:name w:val="5511F67B4FD34D90A74E51467DE3F24B"/>
    <w:rsid w:val="002E4E62"/>
  </w:style>
  <w:style w:type="paragraph" w:customStyle="1" w:styleId="E556CBFE3EA5416DA057F71EE9E0610B">
    <w:name w:val="E556CBFE3EA5416DA057F71EE9E0610B"/>
    <w:rsid w:val="00E81B73"/>
  </w:style>
  <w:style w:type="paragraph" w:customStyle="1" w:styleId="8E0358300A9A4F5AB04E8BA029C7ECB9">
    <w:name w:val="8E0358300A9A4F5AB04E8BA029C7ECB9"/>
    <w:rsid w:val="00E81B73"/>
  </w:style>
  <w:style w:type="paragraph" w:customStyle="1" w:styleId="B39BEE7C54F34D13ABADFE5C03CB48E6">
    <w:name w:val="B39BEE7C54F34D13ABADFE5C03CB48E6"/>
    <w:rsid w:val="00E81B73"/>
  </w:style>
  <w:style w:type="paragraph" w:customStyle="1" w:styleId="5ADEBB0D942944C2995D450F5B50E0E2">
    <w:name w:val="5ADEBB0D942944C2995D450F5B50E0E2"/>
    <w:rsid w:val="00E81B73"/>
  </w:style>
  <w:style w:type="paragraph" w:customStyle="1" w:styleId="74C0203EDA284CD58D572F5DB315A648">
    <w:name w:val="74C0203EDA284CD58D572F5DB315A648"/>
    <w:rsid w:val="00E81B73"/>
  </w:style>
  <w:style w:type="paragraph" w:customStyle="1" w:styleId="EB637BDD72DE49248BF05E1A39E58544">
    <w:name w:val="EB637BDD72DE49248BF05E1A39E58544"/>
    <w:rsid w:val="00E81B73"/>
  </w:style>
  <w:style w:type="paragraph" w:customStyle="1" w:styleId="FEA1291FD776459EA91D5E72B9DCCC21">
    <w:name w:val="FEA1291FD776459EA91D5E72B9DCCC21"/>
    <w:rsid w:val="00E81B73"/>
  </w:style>
  <w:style w:type="paragraph" w:customStyle="1" w:styleId="C41BE5425CB44DC5BD28D50EBDAE3AE4">
    <w:name w:val="C41BE5425CB44DC5BD28D50EBDAE3AE4"/>
    <w:rsid w:val="00E81B73"/>
  </w:style>
  <w:style w:type="paragraph" w:customStyle="1" w:styleId="DC18447C6B4449C9A0D0A62C9BB15294">
    <w:name w:val="DC18447C6B4449C9A0D0A62C9BB15294"/>
    <w:rsid w:val="00E81B73"/>
  </w:style>
  <w:style w:type="paragraph" w:customStyle="1" w:styleId="11E735E653864D6DB6048EEB9D5B96B2">
    <w:name w:val="11E735E653864D6DB6048EEB9D5B96B2"/>
    <w:rsid w:val="00E81B73"/>
  </w:style>
  <w:style w:type="paragraph" w:customStyle="1" w:styleId="E21C0024867E432FBFE66A8D21836947">
    <w:name w:val="E21C0024867E432FBFE66A8D21836947"/>
    <w:rsid w:val="00E81B73"/>
  </w:style>
  <w:style w:type="paragraph" w:customStyle="1" w:styleId="F3756B8FC44741F1A98811C27E44BD52">
    <w:name w:val="F3756B8FC44741F1A98811C27E44BD52"/>
    <w:rsid w:val="00E81B73"/>
  </w:style>
  <w:style w:type="paragraph" w:customStyle="1" w:styleId="813AF4566DF8444A9245B1419BCC1A2C">
    <w:name w:val="813AF4566DF8444A9245B1419BCC1A2C"/>
    <w:rsid w:val="00E81B73"/>
  </w:style>
  <w:style w:type="paragraph" w:customStyle="1" w:styleId="F70C2B6E68B44F8BB0F2B278FFEA9B41">
    <w:name w:val="F70C2B6E68B44F8BB0F2B278FFEA9B41"/>
    <w:rsid w:val="00E81B73"/>
  </w:style>
  <w:style w:type="paragraph" w:customStyle="1" w:styleId="7D1ADDABF9EE47EB82A98F32EACA9453">
    <w:name w:val="7D1ADDABF9EE47EB82A98F32EACA9453"/>
    <w:rsid w:val="00E81B73"/>
  </w:style>
  <w:style w:type="paragraph" w:customStyle="1" w:styleId="E167F5F587C34F009EB14C8163FF591C">
    <w:name w:val="E167F5F587C34F009EB14C8163FF591C"/>
    <w:rsid w:val="00E81B73"/>
  </w:style>
  <w:style w:type="paragraph" w:customStyle="1" w:styleId="DA5F23EFEF204D18B21309D83782878F">
    <w:name w:val="DA5F23EFEF204D18B21309D83782878F"/>
    <w:rsid w:val="00E81B73"/>
  </w:style>
  <w:style w:type="paragraph" w:customStyle="1" w:styleId="043F215CFE6443A3AAA14E3F15B766DA">
    <w:name w:val="043F215CFE6443A3AAA14E3F15B766DA"/>
    <w:rsid w:val="00E81B73"/>
  </w:style>
  <w:style w:type="paragraph" w:customStyle="1" w:styleId="394F11085B4840D78BB2A882CE9C9E9D">
    <w:name w:val="394F11085B4840D78BB2A882CE9C9E9D"/>
    <w:rsid w:val="00E81B73"/>
  </w:style>
  <w:style w:type="paragraph" w:customStyle="1" w:styleId="5B23B5E73CCB4A5894910EEBFE3F81C4">
    <w:name w:val="5B23B5E73CCB4A5894910EEBFE3F81C4"/>
    <w:rsid w:val="00E81B73"/>
  </w:style>
  <w:style w:type="paragraph" w:customStyle="1" w:styleId="5E8997C262124AC68639BA591EFC3770">
    <w:name w:val="5E8997C262124AC68639BA591EFC3770"/>
    <w:rsid w:val="00E81B73"/>
  </w:style>
  <w:style w:type="paragraph" w:customStyle="1" w:styleId="8B0EE0BA16524A64A0CE094332B44357">
    <w:name w:val="8B0EE0BA16524A64A0CE094332B44357"/>
    <w:rsid w:val="00E81B73"/>
  </w:style>
  <w:style w:type="paragraph" w:customStyle="1" w:styleId="270A94F21A4C4946968CA328E593F4EA">
    <w:name w:val="270A94F21A4C4946968CA328E593F4EA"/>
    <w:rsid w:val="00E81B73"/>
  </w:style>
  <w:style w:type="paragraph" w:customStyle="1" w:styleId="BBA9592780514364A138EDC298990F53">
    <w:name w:val="BBA9592780514364A138EDC298990F53"/>
    <w:rsid w:val="00E81B73"/>
  </w:style>
  <w:style w:type="paragraph" w:customStyle="1" w:styleId="AE56F7B72D9C4A1185F13E9A1A70F264">
    <w:name w:val="AE56F7B72D9C4A1185F13E9A1A70F264"/>
    <w:rsid w:val="00E81B73"/>
  </w:style>
  <w:style w:type="paragraph" w:customStyle="1" w:styleId="B2607EE59DFA4B4BB591FE4159E5CF7D">
    <w:name w:val="B2607EE59DFA4B4BB591FE4159E5CF7D"/>
    <w:rsid w:val="00E81B73"/>
  </w:style>
  <w:style w:type="paragraph" w:customStyle="1" w:styleId="FDD49A08ADC0414A98254F69B20332B1">
    <w:name w:val="FDD49A08ADC0414A98254F69B20332B1"/>
    <w:rsid w:val="00E81B73"/>
  </w:style>
  <w:style w:type="paragraph" w:customStyle="1" w:styleId="716AC8F14A554A3B97F8F467AFB6CF28">
    <w:name w:val="716AC8F14A554A3B97F8F467AFB6CF28"/>
    <w:rsid w:val="00E81B73"/>
  </w:style>
  <w:style w:type="paragraph" w:customStyle="1" w:styleId="520ECD091F5D4FF08714EEFFC7DD2C79">
    <w:name w:val="520ECD091F5D4FF08714EEFFC7DD2C79"/>
    <w:rsid w:val="00E81B73"/>
  </w:style>
  <w:style w:type="paragraph" w:customStyle="1" w:styleId="6E221BB7EC4E473A9835317EF96015E8">
    <w:name w:val="6E221BB7EC4E473A9835317EF96015E8"/>
    <w:rsid w:val="00E81B73"/>
  </w:style>
  <w:style w:type="paragraph" w:customStyle="1" w:styleId="810A3B897BCB49F0B1A95C2D5690BAD4">
    <w:name w:val="810A3B897BCB49F0B1A95C2D5690BAD4"/>
    <w:rsid w:val="00E81B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A49E8DCD064440A96E84A0ABF3262D" ma:contentTypeVersion="13" ma:contentTypeDescription="Create a new document." ma:contentTypeScope="" ma:versionID="1e19b2afa0e219e7ec2ee93ddaec7492">
  <xsd:schema xmlns:xsd="http://www.w3.org/2001/XMLSchema" xmlns:xs="http://www.w3.org/2001/XMLSchema" xmlns:p="http://schemas.microsoft.com/office/2006/metadata/properties" xmlns:ns2="202f1307-58de-4cc7-8c23-ff8a3c8b1b94" xmlns:ns3="56e2ef5b-507e-483f-82f9-658a11d537b4" targetNamespace="http://schemas.microsoft.com/office/2006/metadata/properties" ma:root="true" ma:fieldsID="b31c335efacd632e9521ec0c6e826848" ns2:_="" ns3:_="">
    <xsd:import namespace="202f1307-58de-4cc7-8c23-ff8a3c8b1b94"/>
    <xsd:import namespace="56e2ef5b-507e-483f-82f9-658a11d537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f1307-58de-4cc7-8c23-ff8a3c8b1b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2ef5b-507e-483f-82f9-658a11d537b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C86649-65A3-4CE7-B1BE-00F3DCD9DD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89C7A2-6B41-4340-B2F9-B622408ECD15}"/>
</file>

<file path=customXml/itemProps3.xml><?xml version="1.0" encoding="utf-8"?>
<ds:datastoreItem xmlns:ds="http://schemas.openxmlformats.org/officeDocument/2006/customXml" ds:itemID="{220B4358-47EF-4672-B6B6-F547DFFD272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044A98-68F2-4EF1-AAF6-8DB71E403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ED1503CE-41CD-4914-811D-3D807D4043FD</Template>
  <TotalTime>0</TotalTime>
  <Pages>12</Pages>
  <Words>2233</Words>
  <Characters>12734</Characters>
  <Application>Microsoft Office Word</Application>
  <DocSecurity>4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Process Innovation</Company>
  <LinksUpToDate>false</LinksUpToDate>
  <CharactersWithSpaces>14938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Louise Donaghy</dc:creator>
  <cp:lastModifiedBy>Daryll Tighe</cp:lastModifiedBy>
  <cp:revision>2</cp:revision>
  <cp:lastPrinted>2014-11-25T16:03:00Z</cp:lastPrinted>
  <dcterms:created xsi:type="dcterms:W3CDTF">2021-12-06T10:38:00Z</dcterms:created>
  <dcterms:modified xsi:type="dcterms:W3CDTF">2021-12-06T10:38:00Z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0x010100DEA49E8DCD064440A96E84A0ABF3262D</vt:lpwstr>
  </property>
</Properties>
</file>